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CC" w:rsidRPr="005B07F5" w:rsidRDefault="002E68CC" w:rsidP="00B70BDF">
      <w:pPr>
        <w:rPr>
          <w:rFonts w:ascii="Arial" w:hAnsi="Arial" w:cs="Arial"/>
          <w:sz w:val="24"/>
          <w:szCs w:val="24"/>
        </w:rPr>
      </w:pPr>
    </w:p>
    <w:p w:rsidR="005D1310" w:rsidRDefault="001C2D9B" w:rsidP="00D146C2">
      <w:pPr>
        <w:shd w:val="clear" w:color="auto" w:fill="BFBFBF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PORTFÓLIO </w:t>
      </w:r>
    </w:p>
    <w:p w:rsidR="0035764B" w:rsidRPr="00E00406" w:rsidRDefault="00414125" w:rsidP="00D146C2">
      <w:pPr>
        <w:shd w:val="clear" w:color="auto" w:fill="BFBFBF"/>
        <w:autoSpaceDE w:val="0"/>
        <w:autoSpaceDN w:val="0"/>
        <w:adjustRightInd w:val="0"/>
        <w:ind w:firstLine="708"/>
        <w:jc w:val="center"/>
        <w:rPr>
          <w:rFonts w:ascii="Arial" w:hAnsi="Arial" w:cs="Arial"/>
          <w:b/>
          <w:sz w:val="32"/>
          <w:szCs w:val="32"/>
        </w:rPr>
      </w:pPr>
      <w:r w:rsidRPr="00E00406">
        <w:rPr>
          <w:rFonts w:ascii="Arial" w:hAnsi="Arial" w:cs="Arial"/>
          <w:b/>
          <w:sz w:val="32"/>
          <w:szCs w:val="32"/>
        </w:rPr>
        <w:t>201</w:t>
      </w:r>
      <w:r w:rsidR="00447AFF">
        <w:rPr>
          <w:rFonts w:ascii="Arial" w:hAnsi="Arial" w:cs="Arial"/>
          <w:b/>
          <w:sz w:val="32"/>
          <w:szCs w:val="32"/>
        </w:rPr>
        <w:t>8</w:t>
      </w:r>
      <w:r w:rsidRPr="00E00406">
        <w:rPr>
          <w:rFonts w:ascii="Arial" w:hAnsi="Arial" w:cs="Arial"/>
          <w:b/>
          <w:sz w:val="32"/>
          <w:szCs w:val="32"/>
        </w:rPr>
        <w:t>-201</w:t>
      </w:r>
      <w:r w:rsidR="00447AFF">
        <w:rPr>
          <w:rFonts w:ascii="Arial" w:hAnsi="Arial" w:cs="Arial"/>
          <w:b/>
          <w:sz w:val="32"/>
          <w:szCs w:val="32"/>
        </w:rPr>
        <w:t>9</w:t>
      </w:r>
    </w:p>
    <w:p w:rsidR="007F49DA" w:rsidRPr="005B07F5" w:rsidRDefault="007F49DA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10344"/>
      </w:tblGrid>
      <w:tr w:rsidR="00FE0DCE" w:rsidRPr="00864CAD" w:rsidTr="00864CAD">
        <w:tc>
          <w:tcPr>
            <w:tcW w:w="10344" w:type="dxa"/>
            <w:shd w:val="clear" w:color="auto" w:fill="F2F2F2"/>
          </w:tcPr>
          <w:p w:rsidR="00FE0DCE" w:rsidRPr="00864CAD" w:rsidRDefault="00FE0DCE" w:rsidP="007446D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864CAD">
              <w:rPr>
                <w:rFonts w:ascii="Arial" w:hAnsi="Arial" w:cs="Arial"/>
                <w:b/>
                <w:sz w:val="24"/>
                <w:szCs w:val="24"/>
              </w:rPr>
              <w:t xml:space="preserve">- 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O </w:t>
            </w:r>
            <w:r w:rsidR="00A14B8A" w:rsidRPr="00864CAD">
              <w:rPr>
                <w:rFonts w:ascii="Arial" w:hAnsi="Arial" w:cs="Arial"/>
                <w:sz w:val="24"/>
                <w:szCs w:val="24"/>
              </w:rPr>
              <w:t>portf</w:t>
            </w:r>
            <w:r w:rsidR="00A14B8A">
              <w:rPr>
                <w:rFonts w:ascii="Arial" w:hAnsi="Arial" w:cs="Arial"/>
                <w:sz w:val="24"/>
                <w:szCs w:val="24"/>
              </w:rPr>
              <w:t>ó</w:t>
            </w:r>
            <w:r w:rsidR="00A14B8A" w:rsidRPr="00864CAD">
              <w:rPr>
                <w:rFonts w:ascii="Arial" w:hAnsi="Arial" w:cs="Arial"/>
                <w:sz w:val="24"/>
                <w:szCs w:val="24"/>
              </w:rPr>
              <w:t>lio</w:t>
            </w:r>
            <w:r w:rsidRPr="00864CAD">
              <w:rPr>
                <w:rFonts w:ascii="Arial" w:hAnsi="Arial" w:cs="Arial"/>
                <w:sz w:val="24"/>
                <w:szCs w:val="24"/>
              </w:rPr>
              <w:t>, apresentado em suporte digital ou papel, contendo um máximo de sete (7) pág</w:t>
            </w:r>
            <w:r w:rsidR="005D1310">
              <w:rPr>
                <w:rFonts w:ascii="Arial" w:hAnsi="Arial" w:cs="Arial"/>
                <w:sz w:val="24"/>
                <w:szCs w:val="24"/>
              </w:rPr>
              <w:t>inas tamanho A4, espaçamento 1,</w:t>
            </w:r>
            <w:r w:rsidRPr="00864CAD">
              <w:rPr>
                <w:rFonts w:ascii="Arial" w:hAnsi="Arial" w:cs="Arial"/>
                <w:sz w:val="24"/>
                <w:szCs w:val="24"/>
              </w:rPr>
              <w:t>5, letra 1</w:t>
            </w:r>
            <w:r w:rsidR="007446D2">
              <w:rPr>
                <w:rFonts w:ascii="Arial" w:hAnsi="Arial" w:cs="Arial"/>
                <w:sz w:val="24"/>
                <w:szCs w:val="24"/>
              </w:rPr>
              <w:t>1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 Arial, dirigido ao Presidente do Júri do pr</w:t>
            </w:r>
            <w:r w:rsidR="000C20E9">
              <w:rPr>
                <w:rFonts w:ascii="Arial" w:hAnsi="Arial" w:cs="Arial"/>
                <w:sz w:val="24"/>
                <w:szCs w:val="24"/>
              </w:rPr>
              <w:t xml:space="preserve">ocedimento concursal 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para: </w:t>
            </w:r>
            <w:hyperlink r:id="rId8" w:history="1">
              <w:r w:rsidR="0052097C" w:rsidRPr="00E659AD">
                <w:rPr>
                  <w:rStyle w:val="Hiperligao"/>
                  <w:rFonts w:ascii="Arial" w:hAnsi="Arial" w:cs="Arial"/>
                  <w:sz w:val="23"/>
                  <w:szCs w:val="23"/>
                </w:rPr>
                <w:t>concursos-docentes@agrupamentocabanita.edu.pt</w:t>
              </w:r>
            </w:hyperlink>
            <w:r w:rsidR="0052097C">
              <w:rPr>
                <w:rFonts w:ascii="Arial" w:hAnsi="Arial" w:cs="Arial"/>
                <w:sz w:val="23"/>
                <w:szCs w:val="23"/>
              </w:rPr>
              <w:t xml:space="preserve"> </w:t>
            </w:r>
            <w:r w:rsidRPr="00864CAD">
              <w:rPr>
                <w:rFonts w:ascii="Arial" w:hAnsi="Arial" w:cs="Arial"/>
                <w:sz w:val="24"/>
                <w:szCs w:val="24"/>
              </w:rPr>
              <w:t>ou</w:t>
            </w:r>
            <w:r w:rsidRPr="00864CAD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correio normal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 até</w:t>
            </w:r>
            <w:r w:rsidRPr="00864CAD">
              <w:rPr>
                <w:rFonts w:ascii="Arial" w:hAnsi="Arial" w:cs="Arial"/>
                <w:b/>
                <w:i/>
                <w:sz w:val="24"/>
                <w:szCs w:val="24"/>
                <w:u w:val="single"/>
              </w:rPr>
              <w:t xml:space="preserve"> </w:t>
            </w:r>
            <w:r w:rsidRPr="00864CAD">
              <w:rPr>
                <w:rFonts w:ascii="Arial" w:hAnsi="Arial" w:cs="Arial"/>
                <w:b/>
                <w:sz w:val="24"/>
                <w:szCs w:val="24"/>
                <w:u w:val="single"/>
              </w:rPr>
              <w:t>24 horas após a data final das candidaturas</w:t>
            </w:r>
            <w:r w:rsidRPr="00864CAD">
              <w:rPr>
                <w:rFonts w:ascii="Arial" w:hAnsi="Arial" w:cs="Arial"/>
                <w:sz w:val="24"/>
                <w:szCs w:val="24"/>
              </w:rPr>
              <w:t xml:space="preserve">, indicada na plataforma DGAE. </w:t>
            </w:r>
          </w:p>
        </w:tc>
      </w:tr>
    </w:tbl>
    <w:p w:rsidR="00FE0DCE" w:rsidRDefault="00FE0DCE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3E6715" w:rsidRPr="003E6715" w:rsidRDefault="003E6715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:rsidR="00FE0DCE" w:rsidRPr="005B07F5" w:rsidRDefault="00FE0DCE" w:rsidP="00FE0DCE">
      <w:pPr>
        <w:shd w:val="clear" w:color="auto" w:fill="BFBFBF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 w:rsidRPr="005B07F5">
        <w:rPr>
          <w:rFonts w:ascii="Arial" w:hAnsi="Arial" w:cs="Arial"/>
          <w:b/>
          <w:sz w:val="24"/>
          <w:szCs w:val="24"/>
        </w:rPr>
        <w:t>1. Elementos de Identificação da Candidatura</w:t>
      </w:r>
    </w:p>
    <w:p w:rsidR="003E6715" w:rsidRPr="005B07F5" w:rsidRDefault="003E6715" w:rsidP="00711AAD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1"/>
        <w:gridCol w:w="283"/>
        <w:gridCol w:w="420"/>
        <w:gridCol w:w="704"/>
        <w:gridCol w:w="579"/>
        <w:gridCol w:w="403"/>
        <w:gridCol w:w="804"/>
        <w:gridCol w:w="352"/>
        <w:gridCol w:w="106"/>
        <w:gridCol w:w="603"/>
        <w:gridCol w:w="654"/>
        <w:gridCol w:w="625"/>
        <w:gridCol w:w="138"/>
        <w:gridCol w:w="655"/>
        <w:gridCol w:w="196"/>
        <w:gridCol w:w="561"/>
        <w:gridCol w:w="2096"/>
      </w:tblGrid>
      <w:tr w:rsidR="00711AAD" w:rsidRPr="005B07F5" w:rsidTr="005B07F5">
        <w:tc>
          <w:tcPr>
            <w:tcW w:w="10420" w:type="dxa"/>
            <w:gridSpan w:val="17"/>
            <w:shd w:val="clear" w:color="auto" w:fill="BFBFBF"/>
          </w:tcPr>
          <w:p w:rsidR="00711AAD" w:rsidRPr="005B07F5" w:rsidRDefault="00711AAD" w:rsidP="00864CAD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1.1. Identificação do Candidato</w:t>
            </w:r>
          </w:p>
        </w:tc>
      </w:tr>
      <w:tr w:rsidR="00F10E47" w:rsidRPr="005B07F5" w:rsidTr="005B07F5">
        <w:tc>
          <w:tcPr>
            <w:tcW w:w="1241" w:type="dxa"/>
            <w:shd w:val="clear" w:color="auto" w:fill="D9D9D9"/>
            <w:vAlign w:val="center"/>
          </w:tcPr>
          <w:p w:rsidR="00F10E47" w:rsidRPr="005B07F5" w:rsidRDefault="00F10E47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Nome Completo:</w:t>
            </w:r>
          </w:p>
        </w:tc>
        <w:tc>
          <w:tcPr>
            <w:tcW w:w="4908" w:type="dxa"/>
            <w:gridSpan w:val="10"/>
            <w:vAlign w:val="center"/>
          </w:tcPr>
          <w:p w:rsidR="00F10E47" w:rsidRPr="00E45280" w:rsidRDefault="00F10E47" w:rsidP="00E4528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shd w:val="clear" w:color="auto" w:fill="D9D9D9"/>
          </w:tcPr>
          <w:p w:rsidR="00F10E47" w:rsidRPr="005B07F5" w:rsidRDefault="00F10E47" w:rsidP="00F10E47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Data de Nascimento:</w:t>
            </w:r>
          </w:p>
        </w:tc>
        <w:tc>
          <w:tcPr>
            <w:tcW w:w="2853" w:type="dxa"/>
            <w:gridSpan w:val="3"/>
            <w:vAlign w:val="center"/>
          </w:tcPr>
          <w:p w:rsidR="00F10E47" w:rsidRPr="005B07F5" w:rsidRDefault="003D2069" w:rsidP="003D2069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  <w:u w:val="single"/>
              </w:rPr>
              <w:t>_</w:t>
            </w:r>
            <w:r w:rsidR="005B07F5">
              <w:rPr>
                <w:rFonts w:ascii="Arial" w:hAnsi="Arial" w:cs="Arial"/>
                <w:sz w:val="24"/>
                <w:szCs w:val="24"/>
                <w:u w:val="single"/>
              </w:rPr>
              <w:t xml:space="preserve"> /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/</w:t>
            </w:r>
            <w:r w:rsidR="007446D2">
              <w:rPr>
                <w:rFonts w:ascii="Arial" w:hAnsi="Arial" w:cs="Arial"/>
                <w:sz w:val="24"/>
                <w:szCs w:val="24"/>
                <w:u w:val="single"/>
              </w:rPr>
              <w:t xml:space="preserve">_ 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_ </w:t>
            </w:r>
            <w:r w:rsidR="005B07F5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</w:p>
        </w:tc>
      </w:tr>
      <w:tr w:rsidR="005B07F5" w:rsidRPr="005B07F5" w:rsidTr="007446D2">
        <w:trPr>
          <w:trHeight w:val="285"/>
        </w:trPr>
        <w:tc>
          <w:tcPr>
            <w:tcW w:w="1524" w:type="dxa"/>
            <w:gridSpan w:val="2"/>
            <w:vMerge w:val="restart"/>
            <w:shd w:val="clear" w:color="auto" w:fill="D9D9D9"/>
            <w:vAlign w:val="center"/>
          </w:tcPr>
          <w:p w:rsidR="005B07F5" w:rsidRPr="005B07F5" w:rsidRDefault="005B07F5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Documento de Identificação:</w:t>
            </w:r>
          </w:p>
        </w:tc>
        <w:tc>
          <w:tcPr>
            <w:tcW w:w="1124" w:type="dxa"/>
            <w:gridSpan w:val="2"/>
            <w:tcBorders>
              <w:right w:val="single" w:sz="12" w:space="0" w:color="auto"/>
            </w:tcBorders>
            <w:shd w:val="clear" w:color="auto" w:fill="D9D9D9"/>
            <w:vAlign w:val="center"/>
          </w:tcPr>
          <w:p w:rsidR="005B07F5" w:rsidRPr="005B07F5" w:rsidRDefault="005B07F5" w:rsidP="007446D2">
            <w:pPr>
              <w:jc w:val="right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BI (X)</w:t>
            </w:r>
          </w:p>
        </w:tc>
        <w:tc>
          <w:tcPr>
            <w:tcW w:w="5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07F5" w:rsidRPr="005B07F5" w:rsidRDefault="005B07F5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665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5B07F5" w:rsidRPr="005B07F5" w:rsidRDefault="005B07F5" w:rsidP="007446D2">
            <w:pPr>
              <w:jc w:val="right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CC (X)</w:t>
            </w:r>
          </w:p>
        </w:tc>
        <w:tc>
          <w:tcPr>
            <w:tcW w:w="6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B07F5" w:rsidRPr="005B07F5" w:rsidRDefault="005B07F5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7" w:type="dxa"/>
            <w:gridSpan w:val="3"/>
            <w:tcBorders>
              <w:left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B07F5" w:rsidRPr="005B07F5" w:rsidRDefault="005B07F5" w:rsidP="007446D2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</w:rPr>
              <w:t>N</w:t>
            </w:r>
            <w:r>
              <w:rPr>
                <w:rFonts w:ascii="Arial" w:hAnsi="Arial" w:cs="Arial"/>
                <w:b/>
              </w:rPr>
              <w:t>.</w:t>
            </w:r>
            <w:r w:rsidRPr="005B07F5">
              <w:rPr>
                <w:rFonts w:ascii="Arial" w:hAnsi="Arial" w:cs="Arial"/>
                <w:b/>
              </w:rPr>
              <w:t>º</w:t>
            </w:r>
            <w:r w:rsidRPr="005B07F5">
              <w:rPr>
                <w:rFonts w:ascii="Arial" w:hAnsi="Arial" w:cs="Arial"/>
                <w:b/>
                <w:sz w:val="24"/>
                <w:szCs w:val="24"/>
              </w:rPr>
              <w:t>:</w:t>
            </w:r>
          </w:p>
        </w:tc>
        <w:tc>
          <w:tcPr>
            <w:tcW w:w="3508" w:type="dxa"/>
            <w:gridSpan w:val="4"/>
            <w:tcBorders>
              <w:left w:val="single" w:sz="4" w:space="0" w:color="auto"/>
            </w:tcBorders>
            <w:vAlign w:val="center"/>
          </w:tcPr>
          <w:p w:rsidR="005B07F5" w:rsidRPr="005B07F5" w:rsidRDefault="005B07F5" w:rsidP="00864CAD">
            <w:pPr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711AAD" w:rsidRPr="005B07F5" w:rsidTr="00E45280">
        <w:trPr>
          <w:trHeight w:val="285"/>
        </w:trPr>
        <w:tc>
          <w:tcPr>
            <w:tcW w:w="1524" w:type="dxa"/>
            <w:gridSpan w:val="2"/>
            <w:vMerge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10" w:type="dxa"/>
            <w:gridSpan w:val="5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 xml:space="preserve">Emitido em: </w:t>
            </w:r>
          </w:p>
        </w:tc>
        <w:tc>
          <w:tcPr>
            <w:tcW w:w="3329" w:type="dxa"/>
            <w:gridSpan w:val="8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Válido até:</w:t>
            </w:r>
          </w:p>
        </w:tc>
        <w:tc>
          <w:tcPr>
            <w:tcW w:w="2657" w:type="dxa"/>
            <w:gridSpan w:val="2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Arquivo de Identificação:</w:t>
            </w:r>
          </w:p>
        </w:tc>
      </w:tr>
      <w:tr w:rsidR="00711AAD" w:rsidRPr="005B07F5" w:rsidTr="00E45280">
        <w:trPr>
          <w:trHeight w:val="285"/>
        </w:trPr>
        <w:tc>
          <w:tcPr>
            <w:tcW w:w="1524" w:type="dxa"/>
            <w:gridSpan w:val="2"/>
            <w:vMerge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10" w:type="dxa"/>
            <w:gridSpan w:val="5"/>
            <w:vAlign w:val="center"/>
          </w:tcPr>
          <w:p w:rsidR="00711AAD" w:rsidRPr="00E45280" w:rsidRDefault="005B07F5" w:rsidP="003D2069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45280">
              <w:rPr>
                <w:rFonts w:ascii="Arial" w:hAnsi="Arial" w:cs="Arial"/>
                <w:sz w:val="22"/>
                <w:szCs w:val="22"/>
                <w:u w:val="single"/>
              </w:rPr>
              <w:t xml:space="preserve">_ /  / </w:t>
            </w:r>
            <w:r w:rsidR="00711AAD" w:rsidRPr="00E45280">
              <w:rPr>
                <w:rFonts w:ascii="Arial" w:hAnsi="Arial" w:cs="Arial"/>
                <w:sz w:val="22"/>
                <w:szCs w:val="22"/>
                <w:u w:val="single"/>
              </w:rPr>
              <w:t>___</w:t>
            </w:r>
          </w:p>
        </w:tc>
        <w:tc>
          <w:tcPr>
            <w:tcW w:w="3329" w:type="dxa"/>
            <w:gridSpan w:val="8"/>
            <w:vAlign w:val="center"/>
          </w:tcPr>
          <w:p w:rsidR="00711AAD" w:rsidRPr="00E45280" w:rsidRDefault="005B07F5" w:rsidP="003D2069">
            <w:pPr>
              <w:jc w:val="center"/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E45280">
              <w:rPr>
                <w:rFonts w:ascii="Arial" w:hAnsi="Arial" w:cs="Arial"/>
                <w:sz w:val="22"/>
                <w:szCs w:val="22"/>
                <w:u w:val="single"/>
              </w:rPr>
              <w:t xml:space="preserve">_ /  / </w:t>
            </w:r>
            <w:r w:rsidR="00711AAD" w:rsidRPr="00E45280">
              <w:rPr>
                <w:rFonts w:ascii="Arial" w:hAnsi="Arial" w:cs="Arial"/>
                <w:sz w:val="22"/>
                <w:szCs w:val="22"/>
                <w:u w:val="single"/>
              </w:rPr>
              <w:t>__</w:t>
            </w:r>
          </w:p>
        </w:tc>
        <w:tc>
          <w:tcPr>
            <w:tcW w:w="2657" w:type="dxa"/>
            <w:gridSpan w:val="2"/>
            <w:vAlign w:val="center"/>
          </w:tcPr>
          <w:p w:rsidR="00711AAD" w:rsidRPr="00E45280" w:rsidRDefault="00711AAD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AAD" w:rsidRPr="005B07F5" w:rsidTr="00E45280">
        <w:trPr>
          <w:trHeight w:val="285"/>
        </w:trPr>
        <w:tc>
          <w:tcPr>
            <w:tcW w:w="4786" w:type="dxa"/>
            <w:gridSpan w:val="8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Número de Identificação Fiscal (NIF):</w:t>
            </w:r>
          </w:p>
        </w:tc>
        <w:tc>
          <w:tcPr>
            <w:tcW w:w="5634" w:type="dxa"/>
            <w:gridSpan w:val="9"/>
            <w:vAlign w:val="center"/>
          </w:tcPr>
          <w:p w:rsidR="00711AAD" w:rsidRPr="00E45280" w:rsidRDefault="00711AAD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11AAD" w:rsidRPr="005B07F5" w:rsidTr="00E45280">
        <w:trPr>
          <w:trHeight w:val="285"/>
        </w:trPr>
        <w:tc>
          <w:tcPr>
            <w:tcW w:w="4786" w:type="dxa"/>
            <w:gridSpan w:val="8"/>
            <w:shd w:val="clear" w:color="auto" w:fill="D9D9D9"/>
            <w:vAlign w:val="center"/>
          </w:tcPr>
          <w:p w:rsidR="00711AAD" w:rsidRPr="005B07F5" w:rsidRDefault="00711AAD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Nº de Candidato DGAE (Acesso SIGRHE):</w:t>
            </w:r>
          </w:p>
        </w:tc>
        <w:tc>
          <w:tcPr>
            <w:tcW w:w="5634" w:type="dxa"/>
            <w:gridSpan w:val="9"/>
            <w:vAlign w:val="center"/>
          </w:tcPr>
          <w:p w:rsidR="00711AAD" w:rsidRPr="00E45280" w:rsidRDefault="00711AAD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26F6" w:rsidRPr="005B07F5" w:rsidTr="005B07F5">
        <w:tc>
          <w:tcPr>
            <w:tcW w:w="1944" w:type="dxa"/>
            <w:gridSpan w:val="3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Horário a que se candidata:</w:t>
            </w:r>
          </w:p>
        </w:tc>
        <w:tc>
          <w:tcPr>
            <w:tcW w:w="1686" w:type="dxa"/>
            <w:gridSpan w:val="3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Função:</w:t>
            </w:r>
          </w:p>
        </w:tc>
        <w:tc>
          <w:tcPr>
            <w:tcW w:w="3144" w:type="dxa"/>
            <w:gridSpan w:val="6"/>
            <w:vAlign w:val="center"/>
          </w:tcPr>
          <w:p w:rsidR="002A26F6" w:rsidRPr="00E45280" w:rsidRDefault="002A26F6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50" w:type="dxa"/>
            <w:gridSpan w:val="4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Nº do Horário DGAE:</w:t>
            </w:r>
          </w:p>
        </w:tc>
        <w:tc>
          <w:tcPr>
            <w:tcW w:w="2096" w:type="dxa"/>
            <w:vAlign w:val="center"/>
          </w:tcPr>
          <w:p w:rsidR="002A26F6" w:rsidRPr="00E45280" w:rsidRDefault="002A26F6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E0DCE" w:rsidRDefault="00FE0DCE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:rsidR="003E6715" w:rsidRPr="005B07F5" w:rsidRDefault="003E6715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4"/>
        <w:gridCol w:w="458"/>
        <w:gridCol w:w="1244"/>
        <w:gridCol w:w="141"/>
        <w:gridCol w:w="839"/>
        <w:gridCol w:w="1811"/>
        <w:gridCol w:w="1276"/>
        <w:gridCol w:w="3237"/>
      </w:tblGrid>
      <w:tr w:rsidR="002A26F6" w:rsidRPr="005B07F5" w:rsidTr="005B07F5">
        <w:tc>
          <w:tcPr>
            <w:tcW w:w="10344" w:type="dxa"/>
            <w:gridSpan w:val="8"/>
            <w:shd w:val="clear" w:color="auto" w:fill="BFBFBF"/>
            <w:vAlign w:val="center"/>
          </w:tcPr>
          <w:p w:rsidR="002A26F6" w:rsidRPr="005B07F5" w:rsidRDefault="002A26F6" w:rsidP="003E671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1.2. Contactos Disponibilizados pelo Candidato</w:t>
            </w:r>
          </w:p>
        </w:tc>
      </w:tr>
      <w:tr w:rsidR="00F10E47" w:rsidRPr="005B07F5" w:rsidTr="00E45280">
        <w:trPr>
          <w:trHeight w:val="308"/>
        </w:trPr>
        <w:tc>
          <w:tcPr>
            <w:tcW w:w="1242" w:type="dxa"/>
            <w:vMerge w:val="restart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Endereço:</w:t>
            </w: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Local:</w:t>
            </w:r>
          </w:p>
        </w:tc>
        <w:tc>
          <w:tcPr>
            <w:tcW w:w="7401" w:type="dxa"/>
            <w:gridSpan w:val="5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E47" w:rsidRPr="005B07F5" w:rsidTr="00E45280">
        <w:trPr>
          <w:trHeight w:val="308"/>
        </w:trPr>
        <w:tc>
          <w:tcPr>
            <w:tcW w:w="1242" w:type="dxa"/>
            <w:vMerge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701" w:type="dxa"/>
            <w:gridSpan w:val="2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Código Postal:</w:t>
            </w:r>
          </w:p>
        </w:tc>
        <w:tc>
          <w:tcPr>
            <w:tcW w:w="7401" w:type="dxa"/>
            <w:gridSpan w:val="5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E47" w:rsidRPr="005B07F5" w:rsidTr="00E45280">
        <w:trPr>
          <w:trHeight w:val="308"/>
        </w:trPr>
        <w:tc>
          <w:tcPr>
            <w:tcW w:w="1695" w:type="dxa"/>
            <w:gridSpan w:val="2"/>
            <w:vMerge w:val="restart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Contactos Disponibilizados:</w:t>
            </w:r>
          </w:p>
        </w:tc>
        <w:tc>
          <w:tcPr>
            <w:tcW w:w="2241" w:type="dxa"/>
            <w:gridSpan w:val="3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Correio Eletrónico:</w:t>
            </w:r>
          </w:p>
        </w:tc>
        <w:tc>
          <w:tcPr>
            <w:tcW w:w="6408" w:type="dxa"/>
            <w:gridSpan w:val="3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10E47" w:rsidRPr="005B07F5" w:rsidTr="00E45280">
        <w:trPr>
          <w:trHeight w:val="308"/>
        </w:trPr>
        <w:tc>
          <w:tcPr>
            <w:tcW w:w="1695" w:type="dxa"/>
            <w:gridSpan w:val="2"/>
            <w:vMerge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390" w:type="dxa"/>
            <w:gridSpan w:val="2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2693" w:type="dxa"/>
            <w:gridSpan w:val="2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D9D9D9"/>
            <w:vAlign w:val="center"/>
          </w:tcPr>
          <w:p w:rsidR="00F10E47" w:rsidRPr="005B07F5" w:rsidRDefault="00F10E47" w:rsidP="005B07F5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Telemóvel:</w:t>
            </w:r>
          </w:p>
        </w:tc>
        <w:tc>
          <w:tcPr>
            <w:tcW w:w="3290" w:type="dxa"/>
            <w:vAlign w:val="center"/>
          </w:tcPr>
          <w:p w:rsidR="00F10E47" w:rsidRPr="00E45280" w:rsidRDefault="00F10E47" w:rsidP="005B07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E0DCE" w:rsidRDefault="00FE0DCE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:rsidR="00E83C63" w:rsidRDefault="00E83C63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p w:rsidR="003E6715" w:rsidRPr="005B07F5" w:rsidRDefault="003E6715" w:rsidP="007F49DA">
      <w:pPr>
        <w:autoSpaceDE w:val="0"/>
        <w:autoSpaceDN w:val="0"/>
        <w:adjustRightInd w:val="0"/>
        <w:jc w:val="both"/>
        <w:rPr>
          <w:rFonts w:ascii="Arial" w:hAnsi="Arial" w:cs="Arial"/>
          <w:b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16"/>
        <w:gridCol w:w="1880"/>
        <w:gridCol w:w="1432"/>
        <w:gridCol w:w="1095"/>
        <w:gridCol w:w="1121"/>
        <w:gridCol w:w="1186"/>
        <w:gridCol w:w="2074"/>
      </w:tblGrid>
      <w:tr w:rsidR="002A26F6" w:rsidRPr="005B07F5" w:rsidTr="007446D2">
        <w:trPr>
          <w:trHeight w:val="233"/>
        </w:trPr>
        <w:tc>
          <w:tcPr>
            <w:tcW w:w="10404" w:type="dxa"/>
            <w:gridSpan w:val="7"/>
            <w:shd w:val="clear" w:color="auto" w:fill="BFBFBF"/>
            <w:vAlign w:val="center"/>
          </w:tcPr>
          <w:p w:rsidR="002A26F6" w:rsidRPr="005B07F5" w:rsidRDefault="002A26F6" w:rsidP="002A26F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1.3. Requisitos de Admissão a Concurso</w:t>
            </w:r>
          </w:p>
        </w:tc>
      </w:tr>
      <w:tr w:rsidR="002A26F6" w:rsidRPr="005B07F5" w:rsidTr="007446D2">
        <w:trPr>
          <w:trHeight w:val="233"/>
        </w:trPr>
        <w:tc>
          <w:tcPr>
            <w:tcW w:w="4928" w:type="dxa"/>
            <w:gridSpan w:val="3"/>
            <w:vMerge w:val="restart"/>
            <w:shd w:val="clear" w:color="auto" w:fill="D9D9D9"/>
            <w:vAlign w:val="center"/>
          </w:tcPr>
          <w:p w:rsidR="002A26F6" w:rsidRPr="005B07F5" w:rsidRDefault="002A26F6" w:rsidP="00A14B8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 xml:space="preserve">Experiência profissional como </w:t>
            </w:r>
            <w:r w:rsidR="00A14B8A">
              <w:rPr>
                <w:rFonts w:ascii="Arial" w:hAnsi="Arial" w:cs="Arial"/>
                <w:b/>
              </w:rPr>
              <w:t>formad</w:t>
            </w:r>
            <w:r w:rsidRPr="005B07F5">
              <w:rPr>
                <w:rFonts w:ascii="Arial" w:hAnsi="Arial" w:cs="Arial"/>
                <w:b/>
              </w:rPr>
              <w:t>or em Estabelecimentos de Ensino tutelados pelo MEC.</w:t>
            </w: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</w:rPr>
              <w:t xml:space="preserve">Contabilização do tempo de serviço, em </w:t>
            </w:r>
            <w:r w:rsidRPr="005B07F5">
              <w:rPr>
                <w:rFonts w:ascii="Arial" w:hAnsi="Arial" w:cs="Arial"/>
                <w:b/>
              </w:rPr>
              <w:t>anos:</w:t>
            </w:r>
          </w:p>
        </w:tc>
        <w:tc>
          <w:tcPr>
            <w:tcW w:w="2074" w:type="dxa"/>
            <w:vAlign w:val="center"/>
          </w:tcPr>
          <w:p w:rsidR="002A26F6" w:rsidRPr="00E45280" w:rsidRDefault="002A26F6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26F6" w:rsidRPr="005B07F5" w:rsidTr="007446D2">
        <w:trPr>
          <w:trHeight w:val="233"/>
        </w:trPr>
        <w:tc>
          <w:tcPr>
            <w:tcW w:w="4928" w:type="dxa"/>
            <w:gridSpan w:val="3"/>
            <w:vMerge/>
            <w:shd w:val="clear" w:color="auto" w:fill="D9D9D9"/>
            <w:vAlign w:val="center"/>
          </w:tcPr>
          <w:p w:rsidR="002A26F6" w:rsidRPr="005B07F5" w:rsidRDefault="002A26F6" w:rsidP="002A26F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gridSpan w:val="3"/>
            <w:shd w:val="clear" w:color="auto" w:fill="D9D9D9"/>
            <w:vAlign w:val="center"/>
          </w:tcPr>
          <w:p w:rsidR="002A26F6" w:rsidRPr="005B07F5" w:rsidRDefault="002A26F6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</w:rPr>
              <w:t xml:space="preserve">Respetiva equivalência em </w:t>
            </w:r>
            <w:r w:rsidRPr="005B07F5">
              <w:rPr>
                <w:rFonts w:ascii="Arial" w:hAnsi="Arial" w:cs="Arial"/>
                <w:b/>
              </w:rPr>
              <w:t>dias</w:t>
            </w:r>
            <w:r w:rsidRPr="005B07F5">
              <w:rPr>
                <w:rFonts w:ascii="Arial" w:hAnsi="Arial" w:cs="Arial"/>
              </w:rPr>
              <w:t>:</w:t>
            </w:r>
          </w:p>
        </w:tc>
        <w:tc>
          <w:tcPr>
            <w:tcW w:w="2074" w:type="dxa"/>
            <w:vAlign w:val="center"/>
          </w:tcPr>
          <w:p w:rsidR="002A26F6" w:rsidRPr="00E45280" w:rsidRDefault="002A26F6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A26F6" w:rsidRPr="005B07F5" w:rsidTr="007446D2">
        <w:trPr>
          <w:trHeight w:val="233"/>
        </w:trPr>
        <w:tc>
          <w:tcPr>
            <w:tcW w:w="10404" w:type="dxa"/>
            <w:gridSpan w:val="7"/>
            <w:vAlign w:val="center"/>
          </w:tcPr>
          <w:p w:rsidR="002A26F6" w:rsidRPr="00A14B8A" w:rsidRDefault="002A26F6" w:rsidP="007446D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5B07F5">
              <w:rPr>
                <w:rFonts w:ascii="Arial" w:hAnsi="Arial" w:cs="Arial"/>
                <w:b/>
                <w:u w:val="single"/>
              </w:rPr>
              <w:t>NOTA:</w:t>
            </w:r>
            <w:r w:rsidRPr="005B07F5">
              <w:rPr>
                <w:rFonts w:ascii="Arial" w:hAnsi="Arial" w:cs="Arial"/>
              </w:rPr>
              <w:t xml:space="preserve"> A contabilização do tempo de serviço, deverá ser registada </w:t>
            </w:r>
            <w:r w:rsidRPr="005B07F5">
              <w:rPr>
                <w:rFonts w:ascii="Arial" w:hAnsi="Arial" w:cs="Arial"/>
                <w:u w:val="single"/>
              </w:rPr>
              <w:t xml:space="preserve">em </w:t>
            </w:r>
            <w:r w:rsidRPr="005B07F5">
              <w:rPr>
                <w:rFonts w:ascii="Arial" w:hAnsi="Arial" w:cs="Arial"/>
                <w:b/>
                <w:u w:val="single"/>
              </w:rPr>
              <w:t>anos</w:t>
            </w:r>
            <w:r w:rsidRPr="005B07F5">
              <w:rPr>
                <w:rFonts w:ascii="Arial" w:hAnsi="Arial" w:cs="Arial"/>
              </w:rPr>
              <w:t xml:space="preserve">, com a respetiva equivalência </w:t>
            </w:r>
            <w:r w:rsidRPr="005B07F5">
              <w:rPr>
                <w:rFonts w:ascii="Arial" w:hAnsi="Arial" w:cs="Arial"/>
                <w:u w:val="single"/>
              </w:rPr>
              <w:t xml:space="preserve">em </w:t>
            </w:r>
            <w:r w:rsidRPr="005B07F5">
              <w:rPr>
                <w:rFonts w:ascii="Arial" w:hAnsi="Arial" w:cs="Arial"/>
                <w:b/>
                <w:u w:val="single"/>
              </w:rPr>
              <w:t>dias</w:t>
            </w:r>
            <w:r w:rsidR="000B5B8F" w:rsidRPr="005B07F5">
              <w:rPr>
                <w:rFonts w:ascii="Arial" w:hAnsi="Arial" w:cs="Arial"/>
              </w:rPr>
              <w:t>. O tempo de serviço a contabilizar deverá ter sido prestado como</w:t>
            </w:r>
            <w:r w:rsidRPr="005B07F5">
              <w:rPr>
                <w:rFonts w:ascii="Arial" w:hAnsi="Arial" w:cs="Arial"/>
              </w:rPr>
              <w:t xml:space="preserve"> </w:t>
            </w:r>
            <w:r w:rsidR="003D2069">
              <w:rPr>
                <w:rFonts w:ascii="Arial" w:hAnsi="Arial" w:cs="Arial"/>
              </w:rPr>
              <w:t>Técnico Especializado</w:t>
            </w:r>
            <w:r w:rsidRPr="005B07F5">
              <w:rPr>
                <w:rFonts w:ascii="Arial" w:hAnsi="Arial" w:cs="Arial"/>
              </w:rPr>
              <w:t xml:space="preserve"> em estabelecimentos de ensino tutelados pelo MEC, nos termos do regime geral da função pública, </w:t>
            </w:r>
            <w:r w:rsidRPr="005B07F5">
              <w:rPr>
                <w:rFonts w:ascii="Arial" w:hAnsi="Arial" w:cs="Arial"/>
                <w:b/>
              </w:rPr>
              <w:t xml:space="preserve">até 31 </w:t>
            </w:r>
            <w:r w:rsidRPr="00A14B8A">
              <w:rPr>
                <w:rFonts w:ascii="Arial" w:hAnsi="Arial" w:cs="Arial"/>
                <w:b/>
              </w:rPr>
              <w:t xml:space="preserve">de </w:t>
            </w:r>
            <w:r w:rsidR="00880AF7" w:rsidRPr="00A14B8A">
              <w:rPr>
                <w:rFonts w:ascii="Arial" w:hAnsi="Arial" w:cs="Arial"/>
                <w:b/>
              </w:rPr>
              <w:t>julho</w:t>
            </w:r>
            <w:r w:rsidRPr="00A14B8A">
              <w:rPr>
                <w:rFonts w:ascii="Arial" w:hAnsi="Arial" w:cs="Arial"/>
                <w:b/>
              </w:rPr>
              <w:t xml:space="preserve"> de</w:t>
            </w:r>
            <w:r w:rsidRPr="005B07F5">
              <w:rPr>
                <w:rFonts w:ascii="Arial" w:hAnsi="Arial" w:cs="Arial"/>
                <w:b/>
              </w:rPr>
              <w:t xml:space="preserve"> 201</w:t>
            </w:r>
            <w:r w:rsidR="00583B85">
              <w:rPr>
                <w:rFonts w:ascii="Arial" w:hAnsi="Arial" w:cs="Arial"/>
                <w:b/>
              </w:rPr>
              <w:t>7</w:t>
            </w:r>
            <w:r w:rsidR="000B5B8F" w:rsidRPr="005B07F5">
              <w:rPr>
                <w:rFonts w:ascii="Arial" w:hAnsi="Arial" w:cs="Arial"/>
              </w:rPr>
              <w:t>.</w:t>
            </w:r>
          </w:p>
        </w:tc>
      </w:tr>
      <w:tr w:rsidR="00E45280" w:rsidRPr="005B07F5" w:rsidTr="007446D2">
        <w:trPr>
          <w:trHeight w:val="359"/>
        </w:trPr>
        <w:tc>
          <w:tcPr>
            <w:tcW w:w="1616" w:type="dxa"/>
            <w:vMerge w:val="restart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Habilitações Académicas:</w:t>
            </w:r>
          </w:p>
        </w:tc>
        <w:tc>
          <w:tcPr>
            <w:tcW w:w="1880" w:type="dxa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Instituição:</w:t>
            </w:r>
          </w:p>
        </w:tc>
        <w:tc>
          <w:tcPr>
            <w:tcW w:w="6908" w:type="dxa"/>
            <w:gridSpan w:val="5"/>
            <w:vAlign w:val="center"/>
          </w:tcPr>
          <w:p w:rsidR="00E45280" w:rsidRPr="00E45280" w:rsidRDefault="00E45280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280" w:rsidRPr="005B07F5" w:rsidTr="007446D2">
        <w:trPr>
          <w:trHeight w:val="359"/>
        </w:trPr>
        <w:tc>
          <w:tcPr>
            <w:tcW w:w="1616" w:type="dxa"/>
            <w:vMerge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0" w:type="dxa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Curso:</w:t>
            </w:r>
          </w:p>
        </w:tc>
        <w:tc>
          <w:tcPr>
            <w:tcW w:w="6908" w:type="dxa"/>
            <w:gridSpan w:val="5"/>
            <w:vAlign w:val="center"/>
          </w:tcPr>
          <w:p w:rsidR="00E45280" w:rsidRPr="00E45280" w:rsidRDefault="00E45280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280" w:rsidRPr="005B07F5" w:rsidTr="007446D2">
        <w:trPr>
          <w:trHeight w:val="359"/>
        </w:trPr>
        <w:tc>
          <w:tcPr>
            <w:tcW w:w="1616" w:type="dxa"/>
            <w:vMerge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0" w:type="dxa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Grau Académico:</w:t>
            </w:r>
          </w:p>
        </w:tc>
        <w:tc>
          <w:tcPr>
            <w:tcW w:w="6908" w:type="dxa"/>
            <w:gridSpan w:val="5"/>
            <w:vAlign w:val="center"/>
          </w:tcPr>
          <w:p w:rsidR="00E45280" w:rsidRPr="00E45280" w:rsidRDefault="00E45280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45280" w:rsidRPr="005B07F5" w:rsidTr="007446D2">
        <w:trPr>
          <w:trHeight w:val="460"/>
        </w:trPr>
        <w:tc>
          <w:tcPr>
            <w:tcW w:w="1616" w:type="dxa"/>
            <w:vMerge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0" w:type="dxa"/>
            <w:shd w:val="clear" w:color="auto" w:fill="D9D9D9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Classificação Académica:</w:t>
            </w:r>
          </w:p>
        </w:tc>
        <w:tc>
          <w:tcPr>
            <w:tcW w:w="2527" w:type="dxa"/>
            <w:gridSpan w:val="2"/>
            <w:vAlign w:val="center"/>
          </w:tcPr>
          <w:p w:rsidR="00E45280" w:rsidRPr="00E45280" w:rsidRDefault="00E45280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1" w:type="dxa"/>
            <w:vAlign w:val="center"/>
          </w:tcPr>
          <w:p w:rsidR="00E45280" w:rsidRPr="005B07F5" w:rsidRDefault="00E45280" w:rsidP="00864CAD">
            <w:pPr>
              <w:jc w:val="center"/>
              <w:rPr>
                <w:rFonts w:ascii="Arial" w:hAnsi="Arial" w:cs="Arial"/>
                <w:b/>
              </w:rPr>
            </w:pPr>
            <w:r w:rsidRPr="005B07F5">
              <w:rPr>
                <w:rFonts w:ascii="Arial" w:hAnsi="Arial" w:cs="Arial"/>
                <w:b/>
              </w:rPr>
              <w:t>Data do Curso:</w:t>
            </w:r>
          </w:p>
        </w:tc>
        <w:tc>
          <w:tcPr>
            <w:tcW w:w="3260" w:type="dxa"/>
            <w:gridSpan w:val="2"/>
            <w:vAlign w:val="center"/>
          </w:tcPr>
          <w:p w:rsidR="00E45280" w:rsidRPr="00E45280" w:rsidRDefault="00E45280" w:rsidP="003D206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45280">
              <w:rPr>
                <w:rFonts w:ascii="Arial" w:hAnsi="Arial" w:cs="Arial"/>
                <w:sz w:val="22"/>
                <w:szCs w:val="22"/>
              </w:rPr>
              <w:t>__ / _</w:t>
            </w:r>
            <w:r w:rsidR="0009299F">
              <w:rPr>
                <w:rFonts w:ascii="Arial" w:hAnsi="Arial" w:cs="Arial"/>
                <w:sz w:val="22"/>
                <w:szCs w:val="22"/>
              </w:rPr>
              <w:t>_</w:t>
            </w:r>
            <w:r w:rsidRPr="00E45280">
              <w:rPr>
                <w:rFonts w:ascii="Arial" w:hAnsi="Arial" w:cs="Arial"/>
                <w:sz w:val="22"/>
                <w:szCs w:val="22"/>
              </w:rPr>
              <w:t xml:space="preserve"> / _</w:t>
            </w:r>
            <w:r w:rsidR="0009299F">
              <w:rPr>
                <w:rFonts w:ascii="Arial" w:hAnsi="Arial" w:cs="Arial"/>
                <w:sz w:val="22"/>
                <w:szCs w:val="22"/>
              </w:rPr>
              <w:t>__</w:t>
            </w:r>
            <w:r w:rsidRPr="00E45280">
              <w:rPr>
                <w:rFonts w:ascii="Arial" w:hAnsi="Arial" w:cs="Arial"/>
                <w:sz w:val="22"/>
                <w:szCs w:val="22"/>
              </w:rPr>
              <w:t>__</w:t>
            </w:r>
          </w:p>
        </w:tc>
      </w:tr>
      <w:tr w:rsidR="00E83C63" w:rsidRPr="005B07F5" w:rsidTr="007446D2">
        <w:trPr>
          <w:trHeight w:val="390"/>
        </w:trPr>
        <w:tc>
          <w:tcPr>
            <w:tcW w:w="1616" w:type="dxa"/>
            <w:shd w:val="clear" w:color="auto" w:fill="D9D9D9"/>
            <w:vAlign w:val="center"/>
          </w:tcPr>
          <w:p w:rsidR="00E83C63" w:rsidRPr="005B07F5" w:rsidRDefault="00E83C63" w:rsidP="00B172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Formação </w:t>
            </w:r>
          </w:p>
        </w:tc>
        <w:tc>
          <w:tcPr>
            <w:tcW w:w="1880" w:type="dxa"/>
            <w:shd w:val="clear" w:color="auto" w:fill="D9D9D9"/>
            <w:vAlign w:val="center"/>
          </w:tcPr>
          <w:p w:rsidR="00E83C63" w:rsidRPr="005B07F5" w:rsidRDefault="00B1727D" w:rsidP="00864CA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CCP:</w:t>
            </w:r>
          </w:p>
        </w:tc>
        <w:tc>
          <w:tcPr>
            <w:tcW w:w="6908" w:type="dxa"/>
            <w:gridSpan w:val="5"/>
            <w:vAlign w:val="center"/>
          </w:tcPr>
          <w:p w:rsidR="00E83C63" w:rsidRPr="00E45280" w:rsidRDefault="00E83C63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83C63" w:rsidRPr="005B07F5" w:rsidTr="007446D2">
        <w:trPr>
          <w:trHeight w:val="390"/>
        </w:trPr>
        <w:tc>
          <w:tcPr>
            <w:tcW w:w="1616" w:type="dxa"/>
            <w:shd w:val="clear" w:color="auto" w:fill="D9D9D9"/>
            <w:vAlign w:val="center"/>
          </w:tcPr>
          <w:p w:rsidR="00E83C63" w:rsidRDefault="00E83C63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80" w:type="dxa"/>
            <w:shd w:val="clear" w:color="auto" w:fill="D9D9D9"/>
            <w:vAlign w:val="center"/>
          </w:tcPr>
          <w:p w:rsidR="00E83C63" w:rsidRDefault="00E83C63" w:rsidP="00864CA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908" w:type="dxa"/>
            <w:gridSpan w:val="5"/>
            <w:vAlign w:val="center"/>
          </w:tcPr>
          <w:p w:rsidR="00E83C63" w:rsidRPr="00E45280" w:rsidRDefault="00E83C63" w:rsidP="00864CA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5508C" w:rsidRDefault="00E45280" w:rsidP="00E45280">
      <w:pPr>
        <w:shd w:val="clear" w:color="auto" w:fill="BFBFBF"/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2</w:t>
      </w:r>
      <w:r w:rsidRPr="005B07F5">
        <w:rPr>
          <w:rFonts w:ascii="Arial" w:hAnsi="Arial" w:cs="Arial"/>
          <w:b/>
          <w:sz w:val="24"/>
          <w:szCs w:val="24"/>
        </w:rPr>
        <w:t xml:space="preserve">. </w:t>
      </w:r>
      <w:r>
        <w:rPr>
          <w:rFonts w:ascii="Arial" w:hAnsi="Arial" w:cs="Arial"/>
          <w:b/>
          <w:sz w:val="24"/>
          <w:szCs w:val="24"/>
        </w:rPr>
        <w:t>Portfólio – Informações do Candidato</w:t>
      </w:r>
    </w:p>
    <w:p w:rsidR="00E45280" w:rsidRPr="00E45280" w:rsidRDefault="00E45280" w:rsidP="00E45280">
      <w:pPr>
        <w:jc w:val="both"/>
        <w:rPr>
          <w:rFonts w:ascii="Arial" w:hAnsi="Arial" w:cs="Arial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4"/>
        <w:gridCol w:w="1590"/>
      </w:tblGrid>
      <w:tr w:rsidR="00414746" w:rsidRPr="005B07F5" w:rsidTr="007446D2">
        <w:tc>
          <w:tcPr>
            <w:tcW w:w="8864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Parâmetros de Avaliação</w:t>
            </w:r>
          </w:p>
        </w:tc>
        <w:tc>
          <w:tcPr>
            <w:tcW w:w="1590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Ponderação</w:t>
            </w:r>
          </w:p>
        </w:tc>
      </w:tr>
      <w:tr w:rsidR="00414746" w:rsidRPr="005B07F5" w:rsidTr="007446D2">
        <w:tc>
          <w:tcPr>
            <w:tcW w:w="8864" w:type="dxa"/>
          </w:tcPr>
          <w:p w:rsidR="00414746" w:rsidRPr="00414746" w:rsidRDefault="00414746" w:rsidP="003D20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14746">
              <w:rPr>
                <w:rFonts w:ascii="Arial" w:hAnsi="Arial" w:cs="Arial"/>
                <w:b/>
                <w:sz w:val="24"/>
                <w:szCs w:val="24"/>
              </w:rPr>
              <w:t>C.1.1- Habilitação académica</w:t>
            </w:r>
            <w:r w:rsidR="00284BD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90" w:type="dxa"/>
            <w:vAlign w:val="center"/>
          </w:tcPr>
          <w:p w:rsidR="00414746" w:rsidRPr="005B07F5" w:rsidRDefault="003D2069" w:rsidP="00864CAD">
            <w:pPr>
              <w:autoSpaceDE w:val="0"/>
              <w:autoSpaceDN w:val="0"/>
              <w:adjustRightInd w:val="0"/>
              <w:ind w:left="426" w:hanging="426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  <w:r w:rsidR="00414746" w:rsidRPr="005B07F5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</w:tbl>
    <w:p w:rsidR="002A26F6" w:rsidRPr="007446D2" w:rsidRDefault="002A26F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4"/>
        <w:gridCol w:w="1590"/>
      </w:tblGrid>
      <w:tr w:rsidR="00414746" w:rsidRPr="005B07F5" w:rsidTr="007446D2">
        <w:tc>
          <w:tcPr>
            <w:tcW w:w="8864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Parâmetros de Avaliação</w:t>
            </w:r>
          </w:p>
        </w:tc>
        <w:tc>
          <w:tcPr>
            <w:tcW w:w="1590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Ponderação</w:t>
            </w:r>
          </w:p>
        </w:tc>
      </w:tr>
      <w:tr w:rsidR="00414746" w:rsidRPr="005B07F5" w:rsidTr="007446D2">
        <w:tc>
          <w:tcPr>
            <w:tcW w:w="8864" w:type="dxa"/>
          </w:tcPr>
          <w:p w:rsidR="00414746" w:rsidRPr="00414746" w:rsidRDefault="00414746" w:rsidP="00864CA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14746">
              <w:rPr>
                <w:rFonts w:ascii="Arial" w:hAnsi="Arial" w:cs="Arial"/>
                <w:b/>
                <w:sz w:val="24"/>
                <w:szCs w:val="24"/>
              </w:rPr>
              <w:t>C.1.2- Formação profissional na área.</w:t>
            </w:r>
          </w:p>
        </w:tc>
        <w:tc>
          <w:tcPr>
            <w:tcW w:w="1590" w:type="dxa"/>
            <w:vAlign w:val="center"/>
          </w:tcPr>
          <w:p w:rsidR="00414746" w:rsidRPr="005B07F5" w:rsidRDefault="003D2069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="00414746" w:rsidRPr="005B07F5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</w:tbl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83C63" w:rsidRPr="007446D2" w:rsidRDefault="00E83C63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414746" w:rsidRPr="007446D2" w:rsidRDefault="00414746" w:rsidP="007446D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64"/>
        <w:gridCol w:w="1590"/>
      </w:tblGrid>
      <w:tr w:rsidR="00414746" w:rsidRPr="005B07F5" w:rsidTr="007446D2">
        <w:tc>
          <w:tcPr>
            <w:tcW w:w="8864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Parâmetros de Avaliação</w:t>
            </w:r>
          </w:p>
        </w:tc>
        <w:tc>
          <w:tcPr>
            <w:tcW w:w="1590" w:type="dxa"/>
            <w:shd w:val="clear" w:color="auto" w:fill="BFBFBF"/>
            <w:vAlign w:val="center"/>
          </w:tcPr>
          <w:p w:rsidR="00414746" w:rsidRPr="005B07F5" w:rsidRDefault="00414746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B07F5">
              <w:rPr>
                <w:rFonts w:ascii="Arial" w:hAnsi="Arial" w:cs="Arial"/>
                <w:b/>
                <w:sz w:val="24"/>
                <w:szCs w:val="24"/>
              </w:rPr>
              <w:t>Ponderação</w:t>
            </w:r>
          </w:p>
        </w:tc>
      </w:tr>
      <w:tr w:rsidR="00414746" w:rsidRPr="00E83C63" w:rsidTr="007446D2">
        <w:tc>
          <w:tcPr>
            <w:tcW w:w="8864" w:type="dxa"/>
          </w:tcPr>
          <w:p w:rsidR="00414746" w:rsidRPr="00E45280" w:rsidRDefault="00414746" w:rsidP="003D2069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E45280">
              <w:rPr>
                <w:rFonts w:ascii="Arial" w:hAnsi="Arial" w:cs="Arial"/>
                <w:b/>
                <w:sz w:val="24"/>
                <w:szCs w:val="24"/>
              </w:rPr>
              <w:t xml:space="preserve">C.1.3- </w:t>
            </w:r>
            <w:r w:rsidR="00E83C63" w:rsidRPr="00E45280">
              <w:rPr>
                <w:rFonts w:ascii="Arial" w:hAnsi="Arial" w:cs="Arial"/>
                <w:b/>
                <w:sz w:val="24"/>
                <w:szCs w:val="24"/>
              </w:rPr>
              <w:t>Evidências de trabalhos ou projetos desenvolvidos no âmbito d</w:t>
            </w:r>
            <w:r w:rsidR="003D2069" w:rsidRPr="00E45280">
              <w:rPr>
                <w:rFonts w:ascii="Arial" w:hAnsi="Arial" w:cs="Arial"/>
                <w:b/>
                <w:sz w:val="24"/>
                <w:szCs w:val="24"/>
              </w:rPr>
              <w:t>e Técnico especializado da área</w:t>
            </w:r>
            <w:r w:rsidR="00284BDA" w:rsidRPr="00E45280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1590" w:type="dxa"/>
            <w:vAlign w:val="center"/>
          </w:tcPr>
          <w:p w:rsidR="00414746" w:rsidRPr="003D2069" w:rsidRDefault="003D2069" w:rsidP="00864CA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D2069">
              <w:rPr>
                <w:rFonts w:ascii="Arial" w:hAnsi="Arial" w:cs="Arial"/>
                <w:sz w:val="24"/>
                <w:szCs w:val="24"/>
              </w:rPr>
              <w:t>15</w:t>
            </w:r>
            <w:r w:rsidR="00414746" w:rsidRPr="003D2069">
              <w:rPr>
                <w:rFonts w:ascii="Arial" w:hAnsi="Arial" w:cs="Arial"/>
                <w:sz w:val="24"/>
                <w:szCs w:val="24"/>
              </w:rPr>
              <w:t xml:space="preserve"> %</w:t>
            </w:r>
          </w:p>
        </w:tc>
      </w:tr>
    </w:tbl>
    <w:p w:rsidR="00CA05C7" w:rsidRDefault="00CA05C7" w:rsidP="007446D2">
      <w:pPr>
        <w:spacing w:line="360" w:lineRule="auto"/>
        <w:rPr>
          <w:rFonts w:ascii="Arial" w:hAnsi="Arial" w:cs="Arial"/>
          <w:sz w:val="22"/>
          <w:szCs w:val="22"/>
        </w:rPr>
      </w:pPr>
    </w:p>
    <w:p w:rsidR="007446D2" w:rsidRDefault="007446D2" w:rsidP="007446D2">
      <w:pPr>
        <w:spacing w:line="360" w:lineRule="auto"/>
        <w:rPr>
          <w:rFonts w:ascii="Arial" w:hAnsi="Arial" w:cs="Arial"/>
          <w:sz w:val="22"/>
          <w:szCs w:val="22"/>
        </w:rPr>
      </w:pPr>
    </w:p>
    <w:p w:rsidR="007446D2" w:rsidRPr="00E45280" w:rsidRDefault="007446D2" w:rsidP="007446D2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7446D2" w:rsidRPr="00E45280" w:rsidSect="009A7E28">
      <w:headerReference w:type="default" r:id="rId9"/>
      <w:footerReference w:type="default" r:id="rId10"/>
      <w:pgSz w:w="11906" w:h="16838"/>
      <w:pgMar w:top="1418" w:right="851" w:bottom="1418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AFF" w:rsidRDefault="00447AFF">
      <w:r>
        <w:separator/>
      </w:r>
    </w:p>
  </w:endnote>
  <w:endnote w:type="continuationSeparator" w:id="0">
    <w:p w:rsidR="00447AFF" w:rsidRDefault="00447A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666" w:rsidRPr="00A57D7D" w:rsidRDefault="00FE0DCE" w:rsidP="00A57D7D">
    <w:pPr>
      <w:pStyle w:val="Rodap"/>
      <w:rPr>
        <w:b/>
        <w:sz w:val="24"/>
        <w:szCs w:val="24"/>
      </w:rPr>
    </w:pPr>
    <w:r>
      <w:rPr>
        <w:b/>
      </w:rPr>
      <w:t xml:space="preserve">Modelo de Portfólio </w:t>
    </w:r>
    <w:r w:rsidR="003D2069">
      <w:rPr>
        <w:b/>
        <w:u w:val="single"/>
      </w:rPr>
      <w:t>Técnico Especializado</w:t>
    </w:r>
    <w:r w:rsidR="00A57D7D">
      <w:rPr>
        <w:b/>
      </w:rPr>
      <w:t xml:space="preserve"> AE</w:t>
    </w:r>
    <w:r w:rsidR="00E83C63">
      <w:rPr>
        <w:b/>
      </w:rPr>
      <w:t xml:space="preserve">PJCC </w:t>
    </w:r>
    <w:r>
      <w:rPr>
        <w:b/>
      </w:rPr>
      <w:t>201</w:t>
    </w:r>
    <w:r w:rsidR="00447AFF">
      <w:rPr>
        <w:b/>
      </w:rPr>
      <w:t>8-2019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AFF" w:rsidRDefault="00447AFF">
      <w:r>
        <w:separator/>
      </w:r>
    </w:p>
  </w:footnote>
  <w:footnote w:type="continuationSeparator" w:id="0">
    <w:p w:rsidR="00447AFF" w:rsidRDefault="00447A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817" w:rsidRDefault="00447AFF" w:rsidP="00BD1817">
    <w:pPr>
      <w:pStyle w:val="Cabealho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5600700</wp:posOffset>
          </wp:positionH>
          <wp:positionV relativeFrom="paragraph">
            <wp:posOffset>2540</wp:posOffset>
          </wp:positionV>
          <wp:extent cx="792480" cy="576580"/>
          <wp:effectExtent l="19050" t="0" r="7620" b="0"/>
          <wp:wrapTight wrapText="bothSides">
            <wp:wrapPolygon edited="0">
              <wp:start x="-519" y="0"/>
              <wp:lineTo x="-519" y="20696"/>
              <wp:lineTo x="21808" y="20696"/>
              <wp:lineTo x="21808" y="0"/>
              <wp:lineTo x="-519" y="0"/>
            </wp:wrapPolygon>
          </wp:wrapTight>
          <wp:docPr id="2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2480" cy="5765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-281940</wp:posOffset>
          </wp:positionH>
          <wp:positionV relativeFrom="paragraph">
            <wp:posOffset>-187960</wp:posOffset>
          </wp:positionV>
          <wp:extent cx="1005205" cy="823595"/>
          <wp:effectExtent l="19050" t="0" r="4445" b="0"/>
          <wp:wrapTight wrapText="bothSides">
            <wp:wrapPolygon edited="0">
              <wp:start x="-409" y="0"/>
              <wp:lineTo x="-409" y="20984"/>
              <wp:lineTo x="21696" y="20984"/>
              <wp:lineTo x="21696" y="0"/>
              <wp:lineTo x="-409" y="0"/>
            </wp:wrapPolygon>
          </wp:wrapTight>
          <wp:docPr id="1" name="Imagem 1" descr="\\ebpjc-serv\ce$\Backup 13-02-2007\DIREÇÃO 2013-14\DIVERSOS\Logo Agrup mold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\\ebpjc-serv\ce$\Backup 13-02-2007\DIREÇÃO 2013-14\DIVERSOS\Logo Agrup moldura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5205" cy="8235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D1310" w:rsidRDefault="005D1310" w:rsidP="005D1310">
    <w:pPr>
      <w:jc w:val="center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  <w:sz w:val="28"/>
        <w:szCs w:val="28"/>
      </w:rPr>
      <w:t>Agrupamento de Escolas P. João Coelho Cabanita</w:t>
    </w:r>
  </w:p>
  <w:p w:rsidR="005D1310" w:rsidRDefault="005D1310" w:rsidP="005D1310">
    <w:pPr>
      <w:jc w:val="center"/>
      <w:rPr>
        <w:rFonts w:ascii="Arial" w:hAnsi="Arial" w:cs="Arial"/>
        <w:b/>
        <w:sz w:val="28"/>
        <w:szCs w:val="28"/>
      </w:rPr>
    </w:pPr>
  </w:p>
  <w:p w:rsidR="005D1310" w:rsidRDefault="005D1310" w:rsidP="005D1310">
    <w:pPr>
      <w:jc w:val="center"/>
      <w:rPr>
        <w:rFonts w:ascii="Arial" w:hAnsi="Arial" w:cs="Arial"/>
        <w:b/>
        <w:sz w:val="28"/>
        <w:szCs w:val="28"/>
      </w:rPr>
    </w:pPr>
  </w:p>
  <w:p w:rsidR="00D33666" w:rsidRPr="00BD1817" w:rsidRDefault="00D33666" w:rsidP="00BD1817">
    <w:pPr>
      <w:pStyle w:val="Cabealho"/>
      <w:rPr>
        <w:sz w:val="16"/>
        <w:szCs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18721AB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582BA0"/>
    <w:multiLevelType w:val="hybridMultilevel"/>
    <w:tmpl w:val="C2721808"/>
    <w:lvl w:ilvl="0" w:tplc="AC269A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A96590"/>
    <w:multiLevelType w:val="hybridMultilevel"/>
    <w:tmpl w:val="C30C5D7A"/>
    <w:lvl w:ilvl="0" w:tplc="0816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245325"/>
    <w:multiLevelType w:val="hybridMultilevel"/>
    <w:tmpl w:val="82D6B9EA"/>
    <w:lvl w:ilvl="0" w:tplc="9C3044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7C2184"/>
    <w:multiLevelType w:val="hybridMultilevel"/>
    <w:tmpl w:val="FCC0E05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EA38C3"/>
    <w:multiLevelType w:val="hybridMultilevel"/>
    <w:tmpl w:val="90102CC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393FDE"/>
    <w:multiLevelType w:val="hybridMultilevel"/>
    <w:tmpl w:val="00DC792A"/>
    <w:lvl w:ilvl="0" w:tplc="A3F8111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A62707"/>
    <w:multiLevelType w:val="hybridMultilevel"/>
    <w:tmpl w:val="3BCECD44"/>
    <w:lvl w:ilvl="0" w:tplc="51F6AE0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666154"/>
    <w:multiLevelType w:val="hybridMultilevel"/>
    <w:tmpl w:val="6CC4397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E0799B"/>
    <w:multiLevelType w:val="hybridMultilevel"/>
    <w:tmpl w:val="DE109D46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D6B59DC"/>
    <w:multiLevelType w:val="hybridMultilevel"/>
    <w:tmpl w:val="E2CAE310"/>
    <w:lvl w:ilvl="0" w:tplc="90E4259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5C52F7"/>
    <w:multiLevelType w:val="hybridMultilevel"/>
    <w:tmpl w:val="4AC6F06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AD7908"/>
    <w:multiLevelType w:val="hybridMultilevel"/>
    <w:tmpl w:val="31B6915E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A39B8"/>
    <w:multiLevelType w:val="hybridMultilevel"/>
    <w:tmpl w:val="E42ACBE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246A64"/>
    <w:multiLevelType w:val="multilevel"/>
    <w:tmpl w:val="E924AEB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5">
    <w:nsid w:val="6D552265"/>
    <w:multiLevelType w:val="hybridMultilevel"/>
    <w:tmpl w:val="C2721808"/>
    <w:lvl w:ilvl="0" w:tplc="AC269A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D4610"/>
    <w:multiLevelType w:val="hybridMultilevel"/>
    <w:tmpl w:val="800020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D72091"/>
    <w:multiLevelType w:val="hybridMultilevel"/>
    <w:tmpl w:val="C752296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6"/>
  </w:num>
  <w:num w:numId="3">
    <w:abstractNumId w:val="12"/>
  </w:num>
  <w:num w:numId="4">
    <w:abstractNumId w:val="4"/>
  </w:num>
  <w:num w:numId="5">
    <w:abstractNumId w:val="11"/>
  </w:num>
  <w:num w:numId="6">
    <w:abstractNumId w:val="5"/>
  </w:num>
  <w:num w:numId="7">
    <w:abstractNumId w:val="13"/>
  </w:num>
  <w:num w:numId="8">
    <w:abstractNumId w:val="10"/>
  </w:num>
  <w:num w:numId="9">
    <w:abstractNumId w:val="9"/>
  </w:num>
  <w:num w:numId="10">
    <w:abstractNumId w:val="0"/>
  </w:num>
  <w:num w:numId="11">
    <w:abstractNumId w:val="15"/>
  </w:num>
  <w:num w:numId="12">
    <w:abstractNumId w:val="16"/>
  </w:num>
  <w:num w:numId="13">
    <w:abstractNumId w:val="7"/>
  </w:num>
  <w:num w:numId="14">
    <w:abstractNumId w:val="14"/>
  </w:num>
  <w:num w:numId="15">
    <w:abstractNumId w:val="8"/>
  </w:num>
  <w:num w:numId="16">
    <w:abstractNumId w:val="2"/>
  </w:num>
  <w:num w:numId="17">
    <w:abstractNumId w:val="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 w:val="0000107B"/>
    <w:rsid w:val="000023B6"/>
    <w:rsid w:val="000026E8"/>
    <w:rsid w:val="00010610"/>
    <w:rsid w:val="00011BE2"/>
    <w:rsid w:val="0001245E"/>
    <w:rsid w:val="000132C6"/>
    <w:rsid w:val="00021837"/>
    <w:rsid w:val="00022855"/>
    <w:rsid w:val="00025AAB"/>
    <w:rsid w:val="00030FD6"/>
    <w:rsid w:val="0003170C"/>
    <w:rsid w:val="00034EFB"/>
    <w:rsid w:val="00036048"/>
    <w:rsid w:val="00036A82"/>
    <w:rsid w:val="00040A17"/>
    <w:rsid w:val="0004610C"/>
    <w:rsid w:val="0004645A"/>
    <w:rsid w:val="000547A1"/>
    <w:rsid w:val="000567C8"/>
    <w:rsid w:val="0006648D"/>
    <w:rsid w:val="00080B04"/>
    <w:rsid w:val="00090297"/>
    <w:rsid w:val="0009299F"/>
    <w:rsid w:val="00092AE1"/>
    <w:rsid w:val="000A314E"/>
    <w:rsid w:val="000A3349"/>
    <w:rsid w:val="000A75CF"/>
    <w:rsid w:val="000B5B8F"/>
    <w:rsid w:val="000B7384"/>
    <w:rsid w:val="000C09DF"/>
    <w:rsid w:val="000C151A"/>
    <w:rsid w:val="000C20E9"/>
    <w:rsid w:val="000C2C9E"/>
    <w:rsid w:val="000C749C"/>
    <w:rsid w:val="000D05CC"/>
    <w:rsid w:val="000D45E9"/>
    <w:rsid w:val="000D517F"/>
    <w:rsid w:val="000D7574"/>
    <w:rsid w:val="000E34B4"/>
    <w:rsid w:val="000F2A21"/>
    <w:rsid w:val="000F5270"/>
    <w:rsid w:val="000F617C"/>
    <w:rsid w:val="0010477B"/>
    <w:rsid w:val="00114422"/>
    <w:rsid w:val="00122400"/>
    <w:rsid w:val="001339B0"/>
    <w:rsid w:val="00144650"/>
    <w:rsid w:val="00147E23"/>
    <w:rsid w:val="00161E2D"/>
    <w:rsid w:val="001667AF"/>
    <w:rsid w:val="00182397"/>
    <w:rsid w:val="00182546"/>
    <w:rsid w:val="00195470"/>
    <w:rsid w:val="0019739F"/>
    <w:rsid w:val="001A0670"/>
    <w:rsid w:val="001A1BAD"/>
    <w:rsid w:val="001A677D"/>
    <w:rsid w:val="001A7601"/>
    <w:rsid w:val="001B0D76"/>
    <w:rsid w:val="001B101C"/>
    <w:rsid w:val="001B49E5"/>
    <w:rsid w:val="001B7CFE"/>
    <w:rsid w:val="001C2D9B"/>
    <w:rsid w:val="001C64C6"/>
    <w:rsid w:val="001C791D"/>
    <w:rsid w:val="001D00E0"/>
    <w:rsid w:val="001E2B23"/>
    <w:rsid w:val="001E49DC"/>
    <w:rsid w:val="001F004E"/>
    <w:rsid w:val="001F44ED"/>
    <w:rsid w:val="001F4FBE"/>
    <w:rsid w:val="00201986"/>
    <w:rsid w:val="0020470A"/>
    <w:rsid w:val="002075B8"/>
    <w:rsid w:val="00213CBD"/>
    <w:rsid w:val="002155E3"/>
    <w:rsid w:val="0021694A"/>
    <w:rsid w:val="00220916"/>
    <w:rsid w:val="00233BCC"/>
    <w:rsid w:val="002401EC"/>
    <w:rsid w:val="0024095A"/>
    <w:rsid w:val="002443A4"/>
    <w:rsid w:val="00244BF4"/>
    <w:rsid w:val="00245F96"/>
    <w:rsid w:val="002542B5"/>
    <w:rsid w:val="00254FCE"/>
    <w:rsid w:val="00260B59"/>
    <w:rsid w:val="00262782"/>
    <w:rsid w:val="00272935"/>
    <w:rsid w:val="0027553D"/>
    <w:rsid w:val="00276B30"/>
    <w:rsid w:val="00284BDA"/>
    <w:rsid w:val="00296739"/>
    <w:rsid w:val="002A26F6"/>
    <w:rsid w:val="002A2BE7"/>
    <w:rsid w:val="002A764A"/>
    <w:rsid w:val="002C1D1C"/>
    <w:rsid w:val="002C3933"/>
    <w:rsid w:val="002D0294"/>
    <w:rsid w:val="002D3A50"/>
    <w:rsid w:val="002E2521"/>
    <w:rsid w:val="002E68CC"/>
    <w:rsid w:val="002F226C"/>
    <w:rsid w:val="0030274F"/>
    <w:rsid w:val="003059E2"/>
    <w:rsid w:val="0030791D"/>
    <w:rsid w:val="00310872"/>
    <w:rsid w:val="00315D2B"/>
    <w:rsid w:val="00320907"/>
    <w:rsid w:val="0033009A"/>
    <w:rsid w:val="0033675B"/>
    <w:rsid w:val="00343F50"/>
    <w:rsid w:val="003507D6"/>
    <w:rsid w:val="00351675"/>
    <w:rsid w:val="0035764B"/>
    <w:rsid w:val="00360632"/>
    <w:rsid w:val="00360709"/>
    <w:rsid w:val="00363450"/>
    <w:rsid w:val="00373F38"/>
    <w:rsid w:val="003745DE"/>
    <w:rsid w:val="0038080D"/>
    <w:rsid w:val="00382045"/>
    <w:rsid w:val="0039239F"/>
    <w:rsid w:val="003A41E6"/>
    <w:rsid w:val="003A5DDF"/>
    <w:rsid w:val="003A71D6"/>
    <w:rsid w:val="003B2889"/>
    <w:rsid w:val="003B468A"/>
    <w:rsid w:val="003B4C70"/>
    <w:rsid w:val="003C603D"/>
    <w:rsid w:val="003C7270"/>
    <w:rsid w:val="003C7585"/>
    <w:rsid w:val="003C79B7"/>
    <w:rsid w:val="003D2069"/>
    <w:rsid w:val="003D3936"/>
    <w:rsid w:val="003D4B68"/>
    <w:rsid w:val="003D6625"/>
    <w:rsid w:val="003D7BF7"/>
    <w:rsid w:val="003E18F2"/>
    <w:rsid w:val="003E339A"/>
    <w:rsid w:val="003E433C"/>
    <w:rsid w:val="003E613F"/>
    <w:rsid w:val="003E6715"/>
    <w:rsid w:val="003F5E8C"/>
    <w:rsid w:val="003F6C4D"/>
    <w:rsid w:val="00401380"/>
    <w:rsid w:val="004033EE"/>
    <w:rsid w:val="00410D0A"/>
    <w:rsid w:val="00414125"/>
    <w:rsid w:val="00414746"/>
    <w:rsid w:val="0041661D"/>
    <w:rsid w:val="00416EA5"/>
    <w:rsid w:val="00417041"/>
    <w:rsid w:val="0043086B"/>
    <w:rsid w:val="00435CD3"/>
    <w:rsid w:val="00447925"/>
    <w:rsid w:val="00447AFF"/>
    <w:rsid w:val="0045241D"/>
    <w:rsid w:val="0046339B"/>
    <w:rsid w:val="00464CE7"/>
    <w:rsid w:val="00466EEC"/>
    <w:rsid w:val="004715C7"/>
    <w:rsid w:val="0047782B"/>
    <w:rsid w:val="00477A70"/>
    <w:rsid w:val="00477B5E"/>
    <w:rsid w:val="00480DF4"/>
    <w:rsid w:val="004849ED"/>
    <w:rsid w:val="00496D7C"/>
    <w:rsid w:val="00497D3B"/>
    <w:rsid w:val="004A19BA"/>
    <w:rsid w:val="004A643B"/>
    <w:rsid w:val="004B34F5"/>
    <w:rsid w:val="004B763D"/>
    <w:rsid w:val="004C00CD"/>
    <w:rsid w:val="004C35D2"/>
    <w:rsid w:val="004C794C"/>
    <w:rsid w:val="004D74DC"/>
    <w:rsid w:val="004D7851"/>
    <w:rsid w:val="004E0E02"/>
    <w:rsid w:val="004F1A7A"/>
    <w:rsid w:val="004F6352"/>
    <w:rsid w:val="00512902"/>
    <w:rsid w:val="0051434A"/>
    <w:rsid w:val="00515245"/>
    <w:rsid w:val="0052097C"/>
    <w:rsid w:val="00522A65"/>
    <w:rsid w:val="00523F45"/>
    <w:rsid w:val="0053683A"/>
    <w:rsid w:val="00556074"/>
    <w:rsid w:val="005568D8"/>
    <w:rsid w:val="00562A09"/>
    <w:rsid w:val="00564C98"/>
    <w:rsid w:val="0056795F"/>
    <w:rsid w:val="00567E35"/>
    <w:rsid w:val="00577D76"/>
    <w:rsid w:val="00583B85"/>
    <w:rsid w:val="00585A62"/>
    <w:rsid w:val="00590FC7"/>
    <w:rsid w:val="00593016"/>
    <w:rsid w:val="0059419A"/>
    <w:rsid w:val="00597C87"/>
    <w:rsid w:val="00597DC8"/>
    <w:rsid w:val="005A03E8"/>
    <w:rsid w:val="005A0766"/>
    <w:rsid w:val="005A27D4"/>
    <w:rsid w:val="005A3FD7"/>
    <w:rsid w:val="005A4AA8"/>
    <w:rsid w:val="005A5CF7"/>
    <w:rsid w:val="005A7211"/>
    <w:rsid w:val="005B07F5"/>
    <w:rsid w:val="005B4F19"/>
    <w:rsid w:val="005B5B13"/>
    <w:rsid w:val="005D1310"/>
    <w:rsid w:val="005D3AE2"/>
    <w:rsid w:val="005D4BBA"/>
    <w:rsid w:val="005D67B1"/>
    <w:rsid w:val="005D716F"/>
    <w:rsid w:val="005E0083"/>
    <w:rsid w:val="005E6F3A"/>
    <w:rsid w:val="005F6743"/>
    <w:rsid w:val="005F6982"/>
    <w:rsid w:val="005F79C3"/>
    <w:rsid w:val="00605558"/>
    <w:rsid w:val="00606213"/>
    <w:rsid w:val="0060789C"/>
    <w:rsid w:val="00607D3F"/>
    <w:rsid w:val="00611AD4"/>
    <w:rsid w:val="0061291C"/>
    <w:rsid w:val="00622F76"/>
    <w:rsid w:val="00623934"/>
    <w:rsid w:val="00627162"/>
    <w:rsid w:val="0063112C"/>
    <w:rsid w:val="00636148"/>
    <w:rsid w:val="006367D6"/>
    <w:rsid w:val="00636B12"/>
    <w:rsid w:val="006511D5"/>
    <w:rsid w:val="00651D59"/>
    <w:rsid w:val="00652F5B"/>
    <w:rsid w:val="0066342E"/>
    <w:rsid w:val="0066772D"/>
    <w:rsid w:val="00671B99"/>
    <w:rsid w:val="0067539E"/>
    <w:rsid w:val="0067631C"/>
    <w:rsid w:val="0068472E"/>
    <w:rsid w:val="006864AC"/>
    <w:rsid w:val="00686B0F"/>
    <w:rsid w:val="00697AA2"/>
    <w:rsid w:val="006A023D"/>
    <w:rsid w:val="006A4529"/>
    <w:rsid w:val="006B3A03"/>
    <w:rsid w:val="006C281D"/>
    <w:rsid w:val="006C3B5F"/>
    <w:rsid w:val="006D4807"/>
    <w:rsid w:val="006E0814"/>
    <w:rsid w:val="006E4DCA"/>
    <w:rsid w:val="006E5853"/>
    <w:rsid w:val="006E63B5"/>
    <w:rsid w:val="006F0575"/>
    <w:rsid w:val="006F417B"/>
    <w:rsid w:val="006F4681"/>
    <w:rsid w:val="006F7659"/>
    <w:rsid w:val="007001E2"/>
    <w:rsid w:val="007021A8"/>
    <w:rsid w:val="007044F4"/>
    <w:rsid w:val="00707E23"/>
    <w:rsid w:val="00711AAD"/>
    <w:rsid w:val="0071260B"/>
    <w:rsid w:val="00720514"/>
    <w:rsid w:val="00721FA5"/>
    <w:rsid w:val="007244D6"/>
    <w:rsid w:val="00726875"/>
    <w:rsid w:val="007311CE"/>
    <w:rsid w:val="00731715"/>
    <w:rsid w:val="00734386"/>
    <w:rsid w:val="00737CC3"/>
    <w:rsid w:val="00740BD4"/>
    <w:rsid w:val="0074115F"/>
    <w:rsid w:val="007446D2"/>
    <w:rsid w:val="007557D9"/>
    <w:rsid w:val="00760AD8"/>
    <w:rsid w:val="00760C23"/>
    <w:rsid w:val="007763D4"/>
    <w:rsid w:val="0078154C"/>
    <w:rsid w:val="0078327C"/>
    <w:rsid w:val="007857AA"/>
    <w:rsid w:val="007B1CB4"/>
    <w:rsid w:val="007B1CBE"/>
    <w:rsid w:val="007B4F5C"/>
    <w:rsid w:val="007C198F"/>
    <w:rsid w:val="007C7894"/>
    <w:rsid w:val="007E0E6D"/>
    <w:rsid w:val="007E33FA"/>
    <w:rsid w:val="007E596C"/>
    <w:rsid w:val="007E7673"/>
    <w:rsid w:val="007F3BF1"/>
    <w:rsid w:val="007F49DA"/>
    <w:rsid w:val="007F6D01"/>
    <w:rsid w:val="00817E2D"/>
    <w:rsid w:val="0082257B"/>
    <w:rsid w:val="008312B1"/>
    <w:rsid w:val="00832F76"/>
    <w:rsid w:val="00835236"/>
    <w:rsid w:val="0084419F"/>
    <w:rsid w:val="00850346"/>
    <w:rsid w:val="00850881"/>
    <w:rsid w:val="00852A8C"/>
    <w:rsid w:val="0085508C"/>
    <w:rsid w:val="00863EEC"/>
    <w:rsid w:val="00864C50"/>
    <w:rsid w:val="00864CAD"/>
    <w:rsid w:val="00867D2D"/>
    <w:rsid w:val="00871ABF"/>
    <w:rsid w:val="0087206F"/>
    <w:rsid w:val="008774FA"/>
    <w:rsid w:val="00880AF7"/>
    <w:rsid w:val="008826A0"/>
    <w:rsid w:val="00884235"/>
    <w:rsid w:val="008874A2"/>
    <w:rsid w:val="00894E3B"/>
    <w:rsid w:val="00896606"/>
    <w:rsid w:val="008975F2"/>
    <w:rsid w:val="00897B9F"/>
    <w:rsid w:val="008A02CA"/>
    <w:rsid w:val="008A2B5A"/>
    <w:rsid w:val="008A4457"/>
    <w:rsid w:val="008A6E7A"/>
    <w:rsid w:val="008C5BD2"/>
    <w:rsid w:val="008D0A70"/>
    <w:rsid w:val="008D54FA"/>
    <w:rsid w:val="008E11EB"/>
    <w:rsid w:val="008E18A0"/>
    <w:rsid w:val="008E2616"/>
    <w:rsid w:val="008E4889"/>
    <w:rsid w:val="008E7532"/>
    <w:rsid w:val="008E7B86"/>
    <w:rsid w:val="008F74A7"/>
    <w:rsid w:val="00900139"/>
    <w:rsid w:val="00901065"/>
    <w:rsid w:val="00922221"/>
    <w:rsid w:val="00933F93"/>
    <w:rsid w:val="0093477C"/>
    <w:rsid w:val="00935F77"/>
    <w:rsid w:val="00937D8C"/>
    <w:rsid w:val="0094723D"/>
    <w:rsid w:val="00947483"/>
    <w:rsid w:val="00947979"/>
    <w:rsid w:val="0095157C"/>
    <w:rsid w:val="00954265"/>
    <w:rsid w:val="00955DD7"/>
    <w:rsid w:val="009573F5"/>
    <w:rsid w:val="00962F92"/>
    <w:rsid w:val="00966CDB"/>
    <w:rsid w:val="009701FF"/>
    <w:rsid w:val="00980060"/>
    <w:rsid w:val="00986661"/>
    <w:rsid w:val="009900BB"/>
    <w:rsid w:val="00990D57"/>
    <w:rsid w:val="009920D0"/>
    <w:rsid w:val="00992B2C"/>
    <w:rsid w:val="00994D39"/>
    <w:rsid w:val="009A37DD"/>
    <w:rsid w:val="009A47A6"/>
    <w:rsid w:val="009A7E28"/>
    <w:rsid w:val="009B34C8"/>
    <w:rsid w:val="009B6AA2"/>
    <w:rsid w:val="009C15D6"/>
    <w:rsid w:val="009C28AC"/>
    <w:rsid w:val="009C41CE"/>
    <w:rsid w:val="009C5965"/>
    <w:rsid w:val="009C7E09"/>
    <w:rsid w:val="009E00A6"/>
    <w:rsid w:val="009F47F8"/>
    <w:rsid w:val="009F6C91"/>
    <w:rsid w:val="009F7412"/>
    <w:rsid w:val="00A058DA"/>
    <w:rsid w:val="00A06E5C"/>
    <w:rsid w:val="00A06EDB"/>
    <w:rsid w:val="00A135AF"/>
    <w:rsid w:val="00A13F6C"/>
    <w:rsid w:val="00A14B8A"/>
    <w:rsid w:val="00A46BA6"/>
    <w:rsid w:val="00A510B8"/>
    <w:rsid w:val="00A512A5"/>
    <w:rsid w:val="00A57D7D"/>
    <w:rsid w:val="00A60AB4"/>
    <w:rsid w:val="00A6717B"/>
    <w:rsid w:val="00A67DF0"/>
    <w:rsid w:val="00A82B6C"/>
    <w:rsid w:val="00A84822"/>
    <w:rsid w:val="00A9257F"/>
    <w:rsid w:val="00A93CEF"/>
    <w:rsid w:val="00A94FF2"/>
    <w:rsid w:val="00A96240"/>
    <w:rsid w:val="00AA0C04"/>
    <w:rsid w:val="00AA23D2"/>
    <w:rsid w:val="00AC2600"/>
    <w:rsid w:val="00AC53BC"/>
    <w:rsid w:val="00AC6E5C"/>
    <w:rsid w:val="00AC7B33"/>
    <w:rsid w:val="00AD3AF4"/>
    <w:rsid w:val="00AE3360"/>
    <w:rsid w:val="00AF2076"/>
    <w:rsid w:val="00AF33A4"/>
    <w:rsid w:val="00AF3C48"/>
    <w:rsid w:val="00B0018D"/>
    <w:rsid w:val="00B06222"/>
    <w:rsid w:val="00B070EE"/>
    <w:rsid w:val="00B11260"/>
    <w:rsid w:val="00B12AAF"/>
    <w:rsid w:val="00B1727D"/>
    <w:rsid w:val="00B26433"/>
    <w:rsid w:val="00B301C4"/>
    <w:rsid w:val="00B355EE"/>
    <w:rsid w:val="00B461C0"/>
    <w:rsid w:val="00B5738C"/>
    <w:rsid w:val="00B607CF"/>
    <w:rsid w:val="00B640B2"/>
    <w:rsid w:val="00B70BDF"/>
    <w:rsid w:val="00B75CA1"/>
    <w:rsid w:val="00B760C9"/>
    <w:rsid w:val="00B81404"/>
    <w:rsid w:val="00B8220C"/>
    <w:rsid w:val="00B84903"/>
    <w:rsid w:val="00B9074E"/>
    <w:rsid w:val="00B93222"/>
    <w:rsid w:val="00B937E5"/>
    <w:rsid w:val="00BA7C6C"/>
    <w:rsid w:val="00BB17DD"/>
    <w:rsid w:val="00BB3897"/>
    <w:rsid w:val="00BC0761"/>
    <w:rsid w:val="00BC2D0B"/>
    <w:rsid w:val="00BC30A1"/>
    <w:rsid w:val="00BC577F"/>
    <w:rsid w:val="00BD09D6"/>
    <w:rsid w:val="00BD1817"/>
    <w:rsid w:val="00BD72F7"/>
    <w:rsid w:val="00BE4640"/>
    <w:rsid w:val="00BE64AE"/>
    <w:rsid w:val="00BE6C9C"/>
    <w:rsid w:val="00BF2DC6"/>
    <w:rsid w:val="00C02CD6"/>
    <w:rsid w:val="00C05536"/>
    <w:rsid w:val="00C07390"/>
    <w:rsid w:val="00C33A61"/>
    <w:rsid w:val="00C35D65"/>
    <w:rsid w:val="00C436D4"/>
    <w:rsid w:val="00C67BF7"/>
    <w:rsid w:val="00C71144"/>
    <w:rsid w:val="00C7161C"/>
    <w:rsid w:val="00C7279A"/>
    <w:rsid w:val="00C7611A"/>
    <w:rsid w:val="00C903C2"/>
    <w:rsid w:val="00CA04DE"/>
    <w:rsid w:val="00CA05C7"/>
    <w:rsid w:val="00CB1D8F"/>
    <w:rsid w:val="00CC07DE"/>
    <w:rsid w:val="00CC1E0A"/>
    <w:rsid w:val="00CC66C3"/>
    <w:rsid w:val="00CD5AC8"/>
    <w:rsid w:val="00CE4BDE"/>
    <w:rsid w:val="00CE7938"/>
    <w:rsid w:val="00CF260A"/>
    <w:rsid w:val="00CF6D21"/>
    <w:rsid w:val="00D0318D"/>
    <w:rsid w:val="00D04C8A"/>
    <w:rsid w:val="00D05D0D"/>
    <w:rsid w:val="00D07087"/>
    <w:rsid w:val="00D1203E"/>
    <w:rsid w:val="00D129CF"/>
    <w:rsid w:val="00D12FCF"/>
    <w:rsid w:val="00D146C2"/>
    <w:rsid w:val="00D212A4"/>
    <w:rsid w:val="00D33666"/>
    <w:rsid w:val="00D406FD"/>
    <w:rsid w:val="00D40839"/>
    <w:rsid w:val="00D42C9E"/>
    <w:rsid w:val="00D54016"/>
    <w:rsid w:val="00D56097"/>
    <w:rsid w:val="00D609BF"/>
    <w:rsid w:val="00D61F4A"/>
    <w:rsid w:val="00D63289"/>
    <w:rsid w:val="00D72116"/>
    <w:rsid w:val="00D75B96"/>
    <w:rsid w:val="00D77C20"/>
    <w:rsid w:val="00D87CC8"/>
    <w:rsid w:val="00DA2F13"/>
    <w:rsid w:val="00DA3957"/>
    <w:rsid w:val="00DB0921"/>
    <w:rsid w:val="00DB6EB7"/>
    <w:rsid w:val="00DB7EC5"/>
    <w:rsid w:val="00DC2938"/>
    <w:rsid w:val="00DC5B15"/>
    <w:rsid w:val="00DD0726"/>
    <w:rsid w:val="00DD091E"/>
    <w:rsid w:val="00DD6E17"/>
    <w:rsid w:val="00DE0F09"/>
    <w:rsid w:val="00DF005B"/>
    <w:rsid w:val="00DF104B"/>
    <w:rsid w:val="00DF286D"/>
    <w:rsid w:val="00DF61C1"/>
    <w:rsid w:val="00E00406"/>
    <w:rsid w:val="00E03CFA"/>
    <w:rsid w:val="00E05AD0"/>
    <w:rsid w:val="00E06D41"/>
    <w:rsid w:val="00E10089"/>
    <w:rsid w:val="00E112E6"/>
    <w:rsid w:val="00E11CEA"/>
    <w:rsid w:val="00E16A56"/>
    <w:rsid w:val="00E21F14"/>
    <w:rsid w:val="00E274C6"/>
    <w:rsid w:val="00E35276"/>
    <w:rsid w:val="00E41811"/>
    <w:rsid w:val="00E41BB8"/>
    <w:rsid w:val="00E41BCB"/>
    <w:rsid w:val="00E45280"/>
    <w:rsid w:val="00E4552F"/>
    <w:rsid w:val="00E4771A"/>
    <w:rsid w:val="00E51CE5"/>
    <w:rsid w:val="00E53DE0"/>
    <w:rsid w:val="00E6313D"/>
    <w:rsid w:val="00E63454"/>
    <w:rsid w:val="00E71395"/>
    <w:rsid w:val="00E83C63"/>
    <w:rsid w:val="00E84C59"/>
    <w:rsid w:val="00E87922"/>
    <w:rsid w:val="00E9172D"/>
    <w:rsid w:val="00E939D9"/>
    <w:rsid w:val="00E9706C"/>
    <w:rsid w:val="00E97559"/>
    <w:rsid w:val="00EB331C"/>
    <w:rsid w:val="00EB355B"/>
    <w:rsid w:val="00EC0198"/>
    <w:rsid w:val="00EC2381"/>
    <w:rsid w:val="00EC6EC5"/>
    <w:rsid w:val="00ED16C0"/>
    <w:rsid w:val="00ED45D4"/>
    <w:rsid w:val="00EE2194"/>
    <w:rsid w:val="00EF13B1"/>
    <w:rsid w:val="00F0487C"/>
    <w:rsid w:val="00F05449"/>
    <w:rsid w:val="00F0627E"/>
    <w:rsid w:val="00F06A8E"/>
    <w:rsid w:val="00F10E47"/>
    <w:rsid w:val="00F12307"/>
    <w:rsid w:val="00F13453"/>
    <w:rsid w:val="00F1352E"/>
    <w:rsid w:val="00F14EDF"/>
    <w:rsid w:val="00F164A4"/>
    <w:rsid w:val="00F22824"/>
    <w:rsid w:val="00F26179"/>
    <w:rsid w:val="00F30267"/>
    <w:rsid w:val="00F43AEB"/>
    <w:rsid w:val="00F50144"/>
    <w:rsid w:val="00F502EA"/>
    <w:rsid w:val="00F53E79"/>
    <w:rsid w:val="00F566B3"/>
    <w:rsid w:val="00F7005E"/>
    <w:rsid w:val="00F710AF"/>
    <w:rsid w:val="00F724D9"/>
    <w:rsid w:val="00F77E85"/>
    <w:rsid w:val="00F92ED0"/>
    <w:rsid w:val="00F96A36"/>
    <w:rsid w:val="00F97F4A"/>
    <w:rsid w:val="00FA5C61"/>
    <w:rsid w:val="00FA5E52"/>
    <w:rsid w:val="00FB1365"/>
    <w:rsid w:val="00FB24B6"/>
    <w:rsid w:val="00FB266E"/>
    <w:rsid w:val="00FB6511"/>
    <w:rsid w:val="00FC0C2A"/>
    <w:rsid w:val="00FC18F2"/>
    <w:rsid w:val="00FC41C3"/>
    <w:rsid w:val="00FC6CCC"/>
    <w:rsid w:val="00FD56C0"/>
    <w:rsid w:val="00FE0DCE"/>
    <w:rsid w:val="00FE0FFA"/>
    <w:rsid w:val="00FE6BB2"/>
    <w:rsid w:val="00FF3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52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4F635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4F6352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uiPriority w:val="59"/>
    <w:rsid w:val="00477A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367D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Hiperligao">
    <w:name w:val="Hyperlink"/>
    <w:rsid w:val="0066772D"/>
    <w:rPr>
      <w:color w:val="0000FF"/>
      <w:u w:val="single"/>
    </w:rPr>
  </w:style>
  <w:style w:type="paragraph" w:customStyle="1" w:styleId="Contedodatabela">
    <w:name w:val="Conteúdo da tabela"/>
    <w:basedOn w:val="Normal"/>
    <w:rsid w:val="00464CE7"/>
    <w:pPr>
      <w:widowControl w:val="0"/>
      <w:suppressLineNumbers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CabealhoCarcter">
    <w:name w:val="Cabeçalho Carácter"/>
    <w:link w:val="Cabealho"/>
    <w:uiPriority w:val="99"/>
    <w:rsid w:val="00080B04"/>
  </w:style>
  <w:style w:type="character" w:customStyle="1" w:styleId="RodapCarcter">
    <w:name w:val="Rodapé Carácter"/>
    <w:basedOn w:val="Tipodeletrapredefinidodopargrafo"/>
    <w:link w:val="Rodap"/>
    <w:uiPriority w:val="99"/>
    <w:rsid w:val="000132C6"/>
  </w:style>
  <w:style w:type="paragraph" w:customStyle="1" w:styleId="Tpicos">
    <w:name w:val="Tópicos"/>
    <w:basedOn w:val="Normal"/>
    <w:link w:val="TpicosCarcter"/>
    <w:rsid w:val="0043086B"/>
    <w:pPr>
      <w:widowControl w:val="0"/>
      <w:suppressAutoHyphens/>
      <w:spacing w:before="60" w:after="60"/>
      <w:ind w:left="340" w:hanging="170"/>
    </w:pPr>
    <w:rPr>
      <w:sz w:val="24"/>
      <w:szCs w:val="24"/>
      <w:lang w:eastAsia="en-US" w:bidi="he-IL"/>
    </w:rPr>
  </w:style>
  <w:style w:type="character" w:customStyle="1" w:styleId="TpicosCarcter">
    <w:name w:val="Tópicos Carácter"/>
    <w:link w:val="Tpicos"/>
    <w:rsid w:val="0043086B"/>
    <w:rPr>
      <w:sz w:val="24"/>
      <w:szCs w:val="24"/>
      <w:lang w:eastAsia="en-US" w:bidi="he-IL"/>
    </w:rPr>
  </w:style>
  <w:style w:type="paragraph" w:styleId="Corpodetexto">
    <w:name w:val="Body Text"/>
    <w:basedOn w:val="Normal"/>
    <w:link w:val="CorpodetextoCarcter"/>
    <w:rsid w:val="00BB3897"/>
    <w:pPr>
      <w:suppressAutoHyphens/>
      <w:spacing w:line="360" w:lineRule="auto"/>
    </w:pPr>
    <w:rPr>
      <w:rFonts w:ascii="Arial" w:hAnsi="Arial"/>
      <w:sz w:val="24"/>
      <w:lang w:eastAsia="ar-SA"/>
    </w:rPr>
  </w:style>
  <w:style w:type="character" w:customStyle="1" w:styleId="CorpodetextoCarcter">
    <w:name w:val="Corpo de texto Carácter"/>
    <w:link w:val="Corpodetexto"/>
    <w:rsid w:val="00BB3897"/>
    <w:rPr>
      <w:rFonts w:ascii="Arial" w:hAnsi="Arial"/>
      <w:sz w:val="24"/>
      <w:lang w:eastAsia="ar-SA"/>
    </w:rPr>
  </w:style>
  <w:style w:type="paragraph" w:customStyle="1" w:styleId="GrelhaMdia1-Cor21">
    <w:name w:val="Grelha Média 1 - Cor 21"/>
    <w:basedOn w:val="Normal"/>
    <w:uiPriority w:val="34"/>
    <w:qFormat/>
    <w:rsid w:val="00955DD7"/>
    <w:pPr>
      <w:ind w:left="720"/>
      <w:contextualSpacing/>
    </w:pPr>
    <w:rPr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F06A8E"/>
    <w:rPr>
      <w:rFonts w:ascii="Tahoma" w:hAnsi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F06A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cursos-docentes@agrupamentocabanita.edu.p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ebpjc-serv\ce$\Backup%2013-02-2007\DIRE&#199;&#195;O%202018-19\CONTRATA&#199;&#195;O%20DE%20ESCOLA\Modelo%20de%20Portf&#243;li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544F3-40E1-42AF-8CDA-BF1AAAE60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Portfólio</Template>
  <TotalTime>2</TotalTime>
  <Pages>2</Pages>
  <Words>317</Words>
  <Characters>1717</Characters>
  <Application>Microsoft Office Word</Application>
  <DocSecurity>0</DocSecurity>
  <Lines>14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Exmo</vt:lpstr>
      <vt:lpstr>Exmo</vt:lpstr>
    </vt:vector>
  </TitlesOfParts>
  <Company>CO</Company>
  <LinksUpToDate>false</LinksUpToDate>
  <CharactersWithSpaces>2030</CharactersWithSpaces>
  <SharedDoc>false</SharedDoc>
  <HLinks>
    <vt:vector size="6" baseType="variant">
      <vt:variant>
        <vt:i4>4128796</vt:i4>
      </vt:variant>
      <vt:variant>
        <vt:i4>0</vt:i4>
      </vt:variant>
      <vt:variant>
        <vt:i4>0</vt:i4>
      </vt:variant>
      <vt:variant>
        <vt:i4>5</vt:i4>
      </vt:variant>
      <vt:variant>
        <vt:lpwstr>mailto:concursos-docentes@agrupamentocabanita.edu.pt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Exmo</dc:title>
  <dc:creator>ce</dc:creator>
  <cp:lastModifiedBy>ce</cp:lastModifiedBy>
  <cp:revision>1</cp:revision>
  <cp:lastPrinted>2015-08-17T12:51:00Z</cp:lastPrinted>
  <dcterms:created xsi:type="dcterms:W3CDTF">2018-08-14T11:36:00Z</dcterms:created>
  <dcterms:modified xsi:type="dcterms:W3CDTF">2018-08-14T11:38:00Z</dcterms:modified>
</cp:coreProperties>
</file>